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CC7" w:rsidRDefault="001C1CC7" w:rsidP="00A573EF">
      <w:pPr>
        <w:spacing w:after="0" w:line="240" w:lineRule="auto"/>
        <w:ind w:right="5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F2D49">
        <w:rPr>
          <w:rFonts w:ascii="Times New Roman" w:hAnsi="Times New Roman"/>
          <w:b/>
          <w:sz w:val="24"/>
          <w:szCs w:val="24"/>
        </w:rPr>
        <w:t xml:space="preserve">Индивидуальный </w:t>
      </w:r>
      <w:r>
        <w:rPr>
          <w:rFonts w:ascii="Times New Roman" w:hAnsi="Times New Roman"/>
          <w:b/>
          <w:sz w:val="24"/>
          <w:szCs w:val="24"/>
        </w:rPr>
        <w:t xml:space="preserve"> образовательный маршрут</w:t>
      </w:r>
      <w:r w:rsidRPr="007F2D49">
        <w:rPr>
          <w:rFonts w:ascii="Times New Roman" w:hAnsi="Times New Roman"/>
          <w:b/>
          <w:sz w:val="24"/>
          <w:szCs w:val="24"/>
        </w:rPr>
        <w:t xml:space="preserve"> учителя</w:t>
      </w:r>
      <w:r>
        <w:rPr>
          <w:rFonts w:ascii="Times New Roman" w:hAnsi="Times New Roman"/>
          <w:b/>
          <w:sz w:val="24"/>
          <w:szCs w:val="24"/>
        </w:rPr>
        <w:t xml:space="preserve"> МБОУ «СОШ №5»</w:t>
      </w:r>
    </w:p>
    <w:p w:rsidR="001C1CC7" w:rsidRPr="007F2D49" w:rsidRDefault="001C1CC7" w:rsidP="00A573EF">
      <w:pPr>
        <w:spacing w:after="0" w:line="240" w:lineRule="auto"/>
        <w:ind w:right="57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9648" w:type="dxa"/>
        <w:tblLook w:val="01E0"/>
      </w:tblPr>
      <w:tblGrid>
        <w:gridCol w:w="1188"/>
        <w:gridCol w:w="8460"/>
      </w:tblGrid>
      <w:tr w:rsidR="001C1CC7" w:rsidTr="005719EF">
        <w:tc>
          <w:tcPr>
            <w:tcW w:w="1188" w:type="dxa"/>
          </w:tcPr>
          <w:p w:rsidR="001C1CC7" w:rsidRPr="005719EF" w:rsidRDefault="001C1CC7" w:rsidP="005719EF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19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8460" w:type="dxa"/>
          </w:tcPr>
          <w:p w:rsidR="001C1CC7" w:rsidRPr="005719EF" w:rsidRDefault="001C1CC7" w:rsidP="005719EF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C1CC7" w:rsidTr="005719EF">
        <w:tc>
          <w:tcPr>
            <w:tcW w:w="1188" w:type="dxa"/>
          </w:tcPr>
          <w:p w:rsidR="001C1CC7" w:rsidRPr="005719EF" w:rsidRDefault="001C1CC7" w:rsidP="005719EF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C1CC7" w:rsidRPr="005719EF" w:rsidRDefault="001C1CC7" w:rsidP="005719EF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19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8460" w:type="dxa"/>
          </w:tcPr>
          <w:p w:rsidR="001C1CC7" w:rsidRPr="005719EF" w:rsidRDefault="001C1CC7" w:rsidP="005719EF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C1CC7" w:rsidRPr="005719EF" w:rsidRDefault="001C1CC7" w:rsidP="005719EF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19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Английский язык – 5о, 6о, 8о, 9о, 10оа 2013-2014 учебный год</w:t>
            </w:r>
          </w:p>
          <w:p w:rsidR="001C1CC7" w:rsidRPr="005719EF" w:rsidRDefault="001C1CC7" w:rsidP="005719EF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19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5о, 7о, 8о, 9о, 10оа, 11о, 11а 2012-2013 учебный год</w:t>
            </w:r>
          </w:p>
          <w:p w:rsidR="001C1CC7" w:rsidRPr="005719EF" w:rsidRDefault="001C1CC7" w:rsidP="005719EF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C1CC7" w:rsidRPr="007F2D49" w:rsidRDefault="001C1CC7" w:rsidP="00A573EF">
      <w:p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2D49">
        <w:rPr>
          <w:rFonts w:ascii="Times New Roman" w:hAnsi="Times New Roman"/>
          <w:b/>
          <w:sz w:val="24"/>
          <w:szCs w:val="24"/>
        </w:rPr>
        <w:t xml:space="preserve">1. Изучение </w:t>
      </w:r>
      <w:r>
        <w:rPr>
          <w:rFonts w:ascii="Times New Roman" w:hAnsi="Times New Roman"/>
          <w:b/>
          <w:sz w:val="24"/>
          <w:szCs w:val="24"/>
        </w:rPr>
        <w:t xml:space="preserve">различных источников и </w:t>
      </w:r>
      <w:r w:rsidRPr="007F2D49">
        <w:rPr>
          <w:rFonts w:ascii="Times New Roman" w:hAnsi="Times New Roman"/>
          <w:b/>
          <w:sz w:val="24"/>
          <w:szCs w:val="24"/>
        </w:rPr>
        <w:t xml:space="preserve">литературы, связанной с проблемами реализации </w:t>
      </w:r>
      <w:r>
        <w:rPr>
          <w:rFonts w:ascii="Times New Roman" w:hAnsi="Times New Roman"/>
          <w:b/>
          <w:sz w:val="24"/>
          <w:szCs w:val="24"/>
        </w:rPr>
        <w:t>Н</w:t>
      </w:r>
      <w:r w:rsidRPr="007F2D49">
        <w:rPr>
          <w:rFonts w:ascii="Times New Roman" w:hAnsi="Times New Roman"/>
          <w:b/>
          <w:sz w:val="24"/>
          <w:szCs w:val="24"/>
        </w:rPr>
        <w:t>ФГОС</w:t>
      </w:r>
      <w:r>
        <w:rPr>
          <w:rFonts w:ascii="Times New Roman" w:hAnsi="Times New Roman"/>
          <w:b/>
          <w:sz w:val="24"/>
          <w:szCs w:val="24"/>
        </w:rPr>
        <w:t xml:space="preserve"> ООО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 xml:space="preserve">В этом разделе указывается следующее: по каким вопросам реализации </w:t>
      </w:r>
      <w:r>
        <w:rPr>
          <w:rFonts w:ascii="Times New Roman" w:hAnsi="Times New Roman"/>
          <w:sz w:val="24"/>
          <w:szCs w:val="24"/>
        </w:rPr>
        <w:t>Н</w:t>
      </w:r>
      <w:r w:rsidRPr="007F2D49">
        <w:rPr>
          <w:rFonts w:ascii="Times New Roman" w:hAnsi="Times New Roman"/>
          <w:sz w:val="24"/>
          <w:szCs w:val="24"/>
        </w:rPr>
        <w:t xml:space="preserve">ФГОС будет изучаться литература, работы каких авторов  будут прочитаны учителем  (называются основные труды). 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>Формой представления отчета могут быть доклад, аналитическая статья, аннотации к прочитанн</w:t>
      </w:r>
      <w:r>
        <w:rPr>
          <w:rFonts w:ascii="Times New Roman" w:hAnsi="Times New Roman"/>
          <w:sz w:val="24"/>
          <w:szCs w:val="24"/>
        </w:rPr>
        <w:t xml:space="preserve">ой литературе. </w:t>
      </w:r>
      <w:r w:rsidRPr="007F2D49">
        <w:rPr>
          <w:rFonts w:ascii="Times New Roman" w:hAnsi="Times New Roman"/>
          <w:sz w:val="24"/>
          <w:szCs w:val="24"/>
        </w:rPr>
        <w:t xml:space="preserve">Результаты изучения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2D49">
        <w:rPr>
          <w:rFonts w:ascii="Times New Roman" w:hAnsi="Times New Roman"/>
          <w:sz w:val="24"/>
          <w:szCs w:val="24"/>
        </w:rPr>
        <w:t xml:space="preserve"> могут использоваться в других формах отчетности.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7"/>
        <w:gridCol w:w="6129"/>
        <w:gridCol w:w="1845"/>
      </w:tblGrid>
      <w:tr w:rsidR="001C1CC7" w:rsidRPr="007F2D49" w:rsidTr="00555E6B">
        <w:tc>
          <w:tcPr>
            <w:tcW w:w="834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 xml:space="preserve">Вопросы введения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  <w:tc>
          <w:tcPr>
            <w:tcW w:w="3202" w:type="pct"/>
          </w:tcPr>
          <w:p w:rsidR="001C1CC7" w:rsidRPr="007F2D49" w:rsidRDefault="001C1CC7" w:rsidP="00DE0C50">
            <w:pPr>
              <w:spacing w:after="0" w:line="240" w:lineRule="auto"/>
              <w:ind w:left="57" w:right="57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Ожидаемый результат. 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>Форма отчетности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</w:tc>
        <w:tc>
          <w:tcPr>
            <w:tcW w:w="3202" w:type="pct"/>
          </w:tcPr>
          <w:p w:rsidR="001C1CC7" w:rsidRDefault="001C1CC7" w:rsidP="00DE0C50">
            <w:pPr>
              <w:spacing w:after="0" w:line="240" w:lineRule="auto"/>
              <w:ind w:left="57" w:right="57" w:firstLine="26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Примерные программы основного общего образования. Иностранный язык. 5-9 кл. Изд.2-е. М:Просвещение, 2010. </w:t>
            </w:r>
          </w:p>
        </w:tc>
        <w:tc>
          <w:tcPr>
            <w:tcW w:w="96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требований ФГОС в практику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</w:tc>
        <w:tc>
          <w:tcPr>
            <w:tcW w:w="3202" w:type="pct"/>
          </w:tcPr>
          <w:p w:rsidR="001C1CC7" w:rsidRDefault="001C1CC7" w:rsidP="00DE0C50">
            <w:pPr>
              <w:spacing w:after="0" w:line="240" w:lineRule="auto"/>
              <w:ind w:left="57" w:right="57" w:firstLine="26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«Английский язык: 5-11 классы: развернутое тематическое планирование по линии УМК И.Н. Верещагиной, О.В. Афанасьевой, И.В, Михеевой(углубленный курс) авт.-сост. Л.в.Васильева.- Волгоград «Учитель» - 2010г.</w:t>
            </w:r>
          </w:p>
        </w:tc>
        <w:tc>
          <w:tcPr>
            <w:tcW w:w="96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Сохранения полного содержания предмета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</w:tc>
        <w:tc>
          <w:tcPr>
            <w:tcW w:w="3202" w:type="pct"/>
          </w:tcPr>
          <w:p w:rsidR="001C1CC7" w:rsidRDefault="001C1CC7" w:rsidP="00DE0C50">
            <w:pPr>
              <w:spacing w:after="0" w:line="240" w:lineRule="auto"/>
              <w:ind w:left="57" w:right="57" w:firstLine="26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Потебня Е. «Урок в современной информационной среде» - М, «Просвещение», -2012</w:t>
            </w:r>
          </w:p>
        </w:tc>
        <w:tc>
          <w:tcPr>
            <w:tcW w:w="964" w:type="pct"/>
          </w:tcPr>
          <w:p w:rsidR="001C1CC7" w:rsidRDefault="001C1CC7" w:rsidP="0018238C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 в соотв.с треб. ФГОС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</w:tc>
        <w:tc>
          <w:tcPr>
            <w:tcW w:w="3202" w:type="pct"/>
          </w:tcPr>
          <w:p w:rsidR="001C1CC7" w:rsidRDefault="001C1CC7" w:rsidP="00DE0C50">
            <w:pPr>
              <w:spacing w:after="0" w:line="240" w:lineRule="auto"/>
              <w:ind w:left="57" w:right="57" w:firstLine="26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В.В.Козлов, А.М.Кондаков Фундаментальное ядро содержания общего образования – 4-е изд., дораб. – М.: Просвещение, 2011. – 79с. </w:t>
            </w:r>
          </w:p>
        </w:tc>
        <w:tc>
          <w:tcPr>
            <w:tcW w:w="96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Сохранения полного содержания предмета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</w:tc>
        <w:tc>
          <w:tcPr>
            <w:tcW w:w="3202" w:type="pct"/>
          </w:tcPr>
          <w:p w:rsidR="001C1CC7" w:rsidRPr="00E10476" w:rsidRDefault="001C1CC7" w:rsidP="00E10476">
            <w:pPr>
              <w:spacing w:after="0" w:line="240" w:lineRule="auto"/>
              <w:rPr>
                <w:rFonts w:ascii="Arial" w:hAnsi="Arial" w:cs="+mn-cs"/>
                <w:color w:val="92161C"/>
                <w:kern w:val="24"/>
                <w:sz w:val="20"/>
                <w:szCs w:val="20"/>
              </w:rPr>
            </w:pPr>
            <w:r w:rsidRPr="00E10476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Вяйзинен М.А.</w:t>
            </w:r>
            <w:r w:rsidRPr="00F77CEB">
              <w:rPr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</w:t>
            </w:r>
            <w:r w:rsidRPr="00E10476">
              <w:rPr>
                <w:rFonts w:ascii="Times New Roman" w:hAnsi="Times New Roman"/>
                <w:bCs/>
                <w:sz w:val="24"/>
                <w:szCs w:val="24"/>
              </w:rPr>
              <w:t>исследовательской деятельности обучающихся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hyperlink r:id="rId4" w:history="1">
              <w:r w:rsidRPr="00E10476">
                <w:rPr>
                  <w:rStyle w:val="Hyperlink"/>
                  <w:rFonts w:ascii="Arial" w:hAnsi="Arial" w:cs="+mn-cs"/>
                  <w:b/>
                  <w:bCs/>
                  <w:kern w:val="24"/>
                  <w:sz w:val="20"/>
                  <w:szCs w:val="20"/>
                  <w:lang w:val="en-US"/>
                </w:rPr>
                <w:t>marinen</w:t>
              </w:r>
              <w:r w:rsidRPr="00E10476">
                <w:rPr>
                  <w:rStyle w:val="Hyperlink"/>
                  <w:rFonts w:ascii="Arial" w:hAnsi="Arial" w:cs="+mn-cs"/>
                  <w:b/>
                  <w:bCs/>
                  <w:kern w:val="24"/>
                  <w:sz w:val="20"/>
                  <w:szCs w:val="20"/>
                </w:rPr>
                <w:t>1@</w:t>
              </w:r>
              <w:r w:rsidRPr="00E10476">
                <w:rPr>
                  <w:rStyle w:val="Hyperlink"/>
                  <w:rFonts w:ascii="Arial" w:hAnsi="Arial" w:cs="+mn-cs"/>
                  <w:b/>
                  <w:bCs/>
                  <w:kern w:val="24"/>
                  <w:sz w:val="20"/>
                  <w:szCs w:val="20"/>
                  <w:lang w:val="en-US"/>
                </w:rPr>
                <w:t>rambler</w:t>
              </w:r>
              <w:r w:rsidRPr="00E10476">
                <w:rPr>
                  <w:rStyle w:val="Hyperlink"/>
                  <w:rFonts w:ascii="Arial" w:hAnsi="Arial" w:cs="+mn-cs"/>
                  <w:b/>
                  <w:bCs/>
                  <w:kern w:val="24"/>
                  <w:sz w:val="20"/>
                  <w:szCs w:val="20"/>
                </w:rPr>
                <w:t>.</w:t>
              </w:r>
              <w:r w:rsidRPr="00E10476">
                <w:rPr>
                  <w:rStyle w:val="Hyperlink"/>
                  <w:rFonts w:ascii="Arial" w:hAnsi="Arial" w:cs="+mn-cs"/>
                  <w:b/>
                  <w:bCs/>
                  <w:kern w:val="24"/>
                  <w:sz w:val="20"/>
                  <w:szCs w:val="20"/>
                  <w:lang w:val="en-US"/>
                </w:rPr>
                <w:t>ru</w:t>
              </w:r>
            </w:hyperlink>
            <w:r w:rsidRPr="00E10476">
              <w:rPr>
                <w:rFonts w:ascii="Arial" w:hAnsi="Arial" w:cs="+mn-cs"/>
                <w:b/>
                <w:bCs/>
                <w:color w:val="92161C"/>
                <w:kern w:val="24"/>
                <w:sz w:val="20"/>
                <w:szCs w:val="20"/>
              </w:rPr>
              <w:t xml:space="preserve"> </w:t>
            </w:r>
          </w:p>
          <w:p w:rsidR="001C1CC7" w:rsidRDefault="001C1CC7" w:rsidP="00E10476">
            <w:pPr>
              <w:spacing w:after="0" w:line="240" w:lineRule="auto"/>
              <w:ind w:left="57" w:right="57" w:firstLine="261"/>
              <w:contextualSpacing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E10476">
                <w:rPr>
                  <w:rStyle w:val="Hyperlink"/>
                  <w:rFonts w:ascii="Arial" w:hAnsi="Arial" w:cs="+mn-cs"/>
                  <w:b/>
                  <w:bCs/>
                  <w:kern w:val="24"/>
                  <w:sz w:val="20"/>
                  <w:szCs w:val="20"/>
                  <w:lang w:val="en-US"/>
                </w:rPr>
                <w:t>educenter.karelia.ru</w:t>
              </w:r>
            </w:hyperlink>
          </w:p>
        </w:tc>
        <w:tc>
          <w:tcPr>
            <w:tcW w:w="96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Сохранения полного содержания предмета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</w:t>
            </w:r>
          </w:p>
        </w:tc>
        <w:tc>
          <w:tcPr>
            <w:tcW w:w="3202" w:type="pct"/>
          </w:tcPr>
          <w:p w:rsidR="001C1CC7" w:rsidRDefault="001C1CC7" w:rsidP="00DE0C50">
            <w:pPr>
              <w:spacing w:after="0" w:line="240" w:lineRule="auto"/>
              <w:ind w:left="57" w:right="57" w:firstLine="26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А.Гин «Приемы педагогической техники» - М,2003</w:t>
            </w:r>
          </w:p>
        </w:tc>
        <w:tc>
          <w:tcPr>
            <w:tcW w:w="964" w:type="pct"/>
          </w:tcPr>
          <w:p w:rsidR="001C1CC7" w:rsidRDefault="001C1CC7" w:rsidP="0018238C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 в соотв. с треб. ФГОС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</w:t>
            </w:r>
          </w:p>
        </w:tc>
        <w:tc>
          <w:tcPr>
            <w:tcW w:w="3202" w:type="pct"/>
          </w:tcPr>
          <w:p w:rsidR="001C1CC7" w:rsidRDefault="001C1CC7" w:rsidP="00DE0C50">
            <w:pPr>
              <w:spacing w:after="0" w:line="240" w:lineRule="auto"/>
              <w:ind w:left="57" w:right="57" w:firstLine="261"/>
              <w:contextualSpacing/>
              <w:rPr>
                <w:rStyle w:val="b-serp-urlitem"/>
              </w:rPr>
            </w:pPr>
            <w:r w:rsidRPr="00BC2201">
              <w:rPr>
                <w:rFonts w:ascii="Times New Roman" w:hAnsi="Times New Roman"/>
                <w:sz w:val="24"/>
                <w:szCs w:val="24"/>
              </w:rPr>
              <w:t xml:space="preserve">Использование новых технологий </w:t>
            </w:r>
            <w:r w:rsidRPr="00BC2201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r w:rsidRPr="00BC22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2201">
              <w:rPr>
                <w:rFonts w:ascii="Times New Roman" w:hAnsi="Times New Roman"/>
                <w:bCs/>
                <w:sz w:val="24"/>
                <w:szCs w:val="24"/>
              </w:rPr>
              <w:t>уроке</w:t>
            </w:r>
            <w:r w:rsidRPr="00BC22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англий</w:t>
            </w:r>
            <w:r w:rsidRPr="00BC2201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r w:rsidRPr="00BC22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2201">
              <w:rPr>
                <w:rFonts w:ascii="Times New Roman" w:hAnsi="Times New Roman"/>
                <w:bCs/>
                <w:sz w:val="24"/>
                <w:szCs w:val="24"/>
              </w:rPr>
              <w:t>языка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материалы сайтов </w:t>
            </w:r>
            <w:hyperlink r:id="rId6" w:tgtFrame="_blank" w:history="1">
              <w:r>
                <w:rPr>
                  <w:rStyle w:val="Hyperlink"/>
                </w:rPr>
                <w:t>nsportal.ru</w:t>
              </w:r>
            </w:hyperlink>
            <w:r>
              <w:rPr>
                <w:rStyle w:val="b-serp-urlitem"/>
              </w:rPr>
              <w:t>,</w:t>
            </w:r>
          </w:p>
          <w:p w:rsidR="001C1CC7" w:rsidRPr="0033019B" w:rsidRDefault="001C1CC7" w:rsidP="00DE0C50">
            <w:pPr>
              <w:spacing w:after="0" w:line="240" w:lineRule="auto"/>
              <w:ind w:left="57" w:right="57" w:hanging="23"/>
              <w:contextualSpacing/>
              <w:rPr>
                <w:rFonts w:ascii="Times New Roman" w:hAnsi="Times New Roman"/>
                <w:color w:val="4F81BD"/>
                <w:sz w:val="24"/>
                <w:szCs w:val="24"/>
                <w:u w:val="single"/>
                <w:lang w:val="en-US"/>
              </w:rPr>
            </w:pPr>
            <w:r w:rsidRPr="0033019B">
              <w:rPr>
                <w:rStyle w:val="b-serp-urlitem"/>
                <w:color w:val="4F81BD"/>
                <w:u w:val="single"/>
                <w:lang w:val="en-US"/>
              </w:rPr>
              <w:t>tea4er.ru , englishteachers.ru,  busy teacher.,  study.ru</w:t>
            </w:r>
          </w:p>
        </w:tc>
        <w:tc>
          <w:tcPr>
            <w:tcW w:w="964" w:type="pct"/>
          </w:tcPr>
          <w:p w:rsidR="001C1CC7" w:rsidRDefault="001C1CC7" w:rsidP="0018238C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 в соотв. с треб. ФГОС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</w:t>
            </w:r>
          </w:p>
        </w:tc>
        <w:tc>
          <w:tcPr>
            <w:tcW w:w="3202" w:type="pct"/>
          </w:tcPr>
          <w:p w:rsidR="001C1CC7" w:rsidRPr="00BC2201" w:rsidRDefault="001C1CC7" w:rsidP="00DE0C50">
            <w:pPr>
              <w:spacing w:after="0" w:line="240" w:lineRule="auto"/>
              <w:ind w:left="57" w:right="57" w:firstLine="26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 по формированию УУД, организации урока сайтов </w:t>
            </w:r>
            <w:hyperlink r:id="rId7" w:tgtFrame="_blank" w:history="1">
              <w:r>
                <w:rPr>
                  <w:rStyle w:val="Hyperlink"/>
                </w:rPr>
                <w:t>pedsovet.org</w:t>
              </w:r>
            </w:hyperlink>
            <w:r>
              <w:rPr>
                <w:rStyle w:val="b-serp-urlitem"/>
              </w:rPr>
              <w:t xml:space="preserve">, </w:t>
            </w:r>
            <w:hyperlink r:id="rId8" w:tgtFrame="_blank" w:history="1">
              <w:r>
                <w:rPr>
                  <w:rStyle w:val="Hyperlink"/>
                </w:rPr>
                <w:t>openclass.ru</w:t>
              </w:r>
            </w:hyperlink>
          </w:p>
        </w:tc>
        <w:tc>
          <w:tcPr>
            <w:tcW w:w="964" w:type="pct"/>
          </w:tcPr>
          <w:p w:rsidR="001C1CC7" w:rsidRDefault="001C1CC7" w:rsidP="0018238C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 в соотв. с треб. ФГОС</w:t>
            </w:r>
          </w:p>
        </w:tc>
      </w:tr>
      <w:tr w:rsidR="001C1CC7" w:rsidRPr="007F2D49" w:rsidTr="00555E6B">
        <w:trPr>
          <w:trHeight w:val="913"/>
        </w:trPr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</w:t>
            </w:r>
          </w:p>
        </w:tc>
        <w:tc>
          <w:tcPr>
            <w:tcW w:w="3202" w:type="pct"/>
          </w:tcPr>
          <w:p w:rsidR="001C1CC7" w:rsidRPr="0018238C" w:rsidRDefault="001C1CC7" w:rsidP="00BC00EA">
            <w:pPr>
              <w:shd w:val="clear" w:color="auto" w:fill="F4F4F4"/>
              <w:spacing w:after="0" w:line="270" w:lineRule="atLeast"/>
              <w:rPr>
                <w:color w:val="000000"/>
              </w:rPr>
            </w:pPr>
            <w:r w:rsidRPr="00650144">
              <w:rPr>
                <w:rFonts w:ascii="Arial" w:hAnsi="Arial" w:cs="Arial"/>
                <w:color w:val="444444"/>
                <w:sz w:val="17"/>
                <w:lang w:eastAsia="ru-RU"/>
              </w:rPr>
              <w:t> </w:t>
            </w:r>
            <w:hyperlink r:id="rId9" w:tooltip="Информация о пользователе." w:history="1">
              <w:r w:rsidRPr="0018238C">
                <w:rPr>
                  <w:rFonts w:ascii="Arial" w:hAnsi="Arial" w:cs="Arial"/>
                  <w:color w:val="000000"/>
                  <w:sz w:val="17"/>
                  <w:lang w:eastAsia="ru-RU"/>
                </w:rPr>
                <w:t>Юртаева Н. Е</w:t>
              </w:r>
            </w:hyperlink>
            <w:r w:rsidRPr="0018238C">
              <w:rPr>
                <w:color w:val="000000"/>
              </w:rPr>
              <w:t>.</w:t>
            </w:r>
          </w:p>
          <w:p w:rsidR="001C1CC7" w:rsidRPr="0018238C" w:rsidRDefault="001C1CC7" w:rsidP="0018238C">
            <w:pPr>
              <w:shd w:val="clear" w:color="auto" w:fill="F4F4F4"/>
              <w:spacing w:after="0" w:line="270" w:lineRule="atLeast"/>
              <w:rPr>
                <w:rFonts w:ascii="Arial" w:hAnsi="Arial" w:cs="Arial"/>
                <w:color w:val="444444"/>
                <w:sz w:val="18"/>
                <w:szCs w:val="18"/>
                <w:lang w:eastAsia="ru-RU"/>
              </w:rPr>
            </w:pPr>
            <w:r w:rsidRPr="00E10476">
              <w:rPr>
                <w:rFonts w:ascii="Times New Roman" w:hAnsi="Times New Roman"/>
                <w:bCs/>
                <w:color w:val="444444"/>
                <w:kern w:val="36"/>
                <w:sz w:val="24"/>
                <w:szCs w:val="24"/>
                <w:lang w:eastAsia="ru-RU"/>
              </w:rPr>
              <w:t>Проектная деятельность на ур</w:t>
            </w:r>
            <w:r>
              <w:rPr>
                <w:rFonts w:ascii="Times New Roman" w:hAnsi="Times New Roman"/>
                <w:bCs/>
                <w:color w:val="444444"/>
                <w:kern w:val="36"/>
                <w:sz w:val="24"/>
                <w:szCs w:val="24"/>
                <w:lang w:eastAsia="ru-RU"/>
              </w:rPr>
              <w:t>оках английского языка в школе. Сайт</w:t>
            </w:r>
            <w:r w:rsidRPr="00E10476">
              <w:rPr>
                <w:rFonts w:ascii="Times New Roman" w:hAnsi="Times New Roman"/>
                <w:bCs/>
                <w:color w:val="444444"/>
                <w:kern w:val="36"/>
                <w:sz w:val="24"/>
                <w:szCs w:val="24"/>
                <w:lang w:eastAsia="ru-RU"/>
              </w:rPr>
              <w:t xml:space="preserve"> "Дистанционная волна"</w:t>
            </w:r>
            <w:r w:rsidRPr="00650144">
              <w:rPr>
                <w:rFonts w:ascii="Arial" w:hAnsi="Arial" w:cs="Arial"/>
                <w:color w:val="444444"/>
                <w:sz w:val="18"/>
                <w:szCs w:val="18"/>
                <w:lang w:eastAsia="ru-RU"/>
              </w:rPr>
              <w:t xml:space="preserve"> </w:t>
            </w:r>
            <w:hyperlink r:id="rId10" w:history="1">
              <w:r w:rsidRPr="00F272EE">
                <w:rPr>
                  <w:rStyle w:val="Hyperlink"/>
                  <w:rFonts w:ascii="Arial" w:hAnsi="Arial" w:cs="Arial"/>
                  <w:sz w:val="18"/>
                  <w:lang w:eastAsia="ru-RU"/>
                </w:rPr>
                <w:t>http://festival.nic-snail.ru/</w:t>
              </w:r>
            </w:hyperlink>
          </w:p>
        </w:tc>
        <w:tc>
          <w:tcPr>
            <w:tcW w:w="964" w:type="pct"/>
          </w:tcPr>
          <w:p w:rsidR="001C1CC7" w:rsidRDefault="001C1CC7" w:rsidP="0018238C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 в соотв. с треб. ФГОС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</w:t>
            </w:r>
          </w:p>
        </w:tc>
        <w:tc>
          <w:tcPr>
            <w:tcW w:w="3202" w:type="pct"/>
          </w:tcPr>
          <w:p w:rsidR="001C1CC7" w:rsidRPr="00FC58AA" w:rsidRDefault="001C1CC7" w:rsidP="0018238C">
            <w:pPr>
              <w:shd w:val="clear" w:color="auto" w:fill="F4F4F4"/>
              <w:spacing w:after="0" w:line="240" w:lineRule="auto"/>
              <w:rPr>
                <w:rFonts w:ascii="Arial" w:hAnsi="Arial" w:cs="Arial"/>
                <w:color w:val="444444"/>
                <w:sz w:val="17"/>
                <w:szCs w:val="17"/>
                <w:lang w:eastAsia="ru-RU"/>
              </w:rPr>
            </w:pPr>
            <w:hyperlink r:id="rId11" w:tooltip="Информация о пользователе." w:history="1">
              <w:r w:rsidRPr="00FC58AA">
                <w:rPr>
                  <w:rFonts w:ascii="Arial" w:hAnsi="Arial" w:cs="Arial"/>
                  <w:color w:val="27638C"/>
                  <w:sz w:val="17"/>
                  <w:u w:val="single"/>
                  <w:lang w:eastAsia="ru-RU"/>
                </w:rPr>
                <w:t>Зимина Наталья Михайловна</w:t>
              </w:r>
            </w:hyperlink>
          </w:p>
          <w:p w:rsidR="001C1CC7" w:rsidRPr="00BC00EA" w:rsidRDefault="001C1CC7" w:rsidP="00E10476">
            <w:pPr>
              <w:shd w:val="clear" w:color="auto" w:fill="F4F4F4"/>
              <w:spacing w:after="0" w:line="270" w:lineRule="atLeast"/>
              <w:rPr>
                <w:rFonts w:ascii="Times New Roman" w:hAnsi="Times New Roman"/>
                <w:bCs/>
                <w:color w:val="444444"/>
                <w:kern w:val="36"/>
                <w:sz w:val="24"/>
                <w:szCs w:val="24"/>
                <w:lang w:eastAsia="ru-RU"/>
              </w:rPr>
            </w:pPr>
            <w:r w:rsidRPr="00BC00EA">
              <w:rPr>
                <w:rFonts w:ascii="Times New Roman" w:hAnsi="Times New Roman"/>
                <w:bCs/>
                <w:color w:val="444444"/>
                <w:kern w:val="36"/>
                <w:sz w:val="24"/>
                <w:szCs w:val="24"/>
                <w:lang w:eastAsia="ru-RU"/>
              </w:rPr>
              <w:t>Проектная деятельность на уроках английского языка.</w:t>
            </w:r>
            <w:r>
              <w:rPr>
                <w:rFonts w:ascii="Times New Roman" w:hAnsi="Times New Roman"/>
                <w:bCs/>
                <w:color w:val="444444"/>
                <w:kern w:val="36"/>
                <w:sz w:val="24"/>
                <w:szCs w:val="24"/>
                <w:lang w:eastAsia="ru-RU"/>
              </w:rPr>
              <w:t xml:space="preserve"> </w:t>
            </w:r>
            <w:hyperlink r:id="rId12" w:tooltip="proektnaya_deyatelnost_na_urokah_angliyskogo_yazyka.doc" w:history="1">
              <w:r w:rsidRPr="00FC58AA">
                <w:rPr>
                  <w:rFonts w:ascii="Times New Roman" w:hAnsi="Times New Roman"/>
                  <w:color w:val="27638C"/>
                  <w:sz w:val="24"/>
                  <w:szCs w:val="24"/>
                  <w:u w:val="single"/>
                  <w:lang w:val="en-US" w:eastAsia="ru-RU"/>
                </w:rPr>
                <w:t>proektnaya_deyatelnost_na_urokah_angliyskogo_yazyka.doc</w:t>
              </w:r>
            </w:hyperlink>
          </w:p>
        </w:tc>
        <w:tc>
          <w:tcPr>
            <w:tcW w:w="964" w:type="pct"/>
          </w:tcPr>
          <w:p w:rsidR="001C1CC7" w:rsidRDefault="001C1CC7" w:rsidP="0018238C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 в соотв.с требов. ФГОС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</w:t>
            </w:r>
          </w:p>
        </w:tc>
        <w:tc>
          <w:tcPr>
            <w:tcW w:w="3202" w:type="pct"/>
          </w:tcPr>
          <w:p w:rsidR="001C1CC7" w:rsidRPr="00FC58AA" w:rsidRDefault="001C1CC7" w:rsidP="00BC00EA">
            <w:pPr>
              <w:shd w:val="clear" w:color="auto" w:fill="FFFFFF"/>
              <w:spacing w:after="0" w:line="240" w:lineRule="auto"/>
              <w:ind w:left="110"/>
              <w:rPr>
                <w:rFonts w:cs="Arial"/>
                <w:color w:val="000000"/>
                <w:lang w:eastAsia="ru-RU"/>
              </w:rPr>
            </w:pPr>
            <w:r w:rsidRPr="00BC00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Технология проектной деятельности</w:t>
            </w:r>
            <w:r w:rsidRPr="00FC58AA">
              <w:rPr>
                <w:rFonts w:ascii="Times New Roman" w:hAnsi="Times New Roman"/>
                <w:b/>
                <w:bCs/>
                <w:color w:val="000000"/>
                <w:sz w:val="28"/>
                <w:lang w:eastAsia="ru-RU"/>
              </w:rPr>
              <w:t>. </w:t>
            </w:r>
            <w:r w:rsidRPr="00BC00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(Авторы- Джон Дьюи, В.Х.Килпатрик, Е.С.Полат)</w:t>
            </w:r>
          </w:p>
          <w:p w:rsidR="001C1CC7" w:rsidRDefault="001C1CC7" w:rsidP="00BC00EA">
            <w:pPr>
              <w:shd w:val="clear" w:color="auto" w:fill="F4F4F4"/>
              <w:spacing w:after="0" w:line="270" w:lineRule="atLeast"/>
              <w:jc w:val="right"/>
            </w:pPr>
          </w:p>
        </w:tc>
        <w:tc>
          <w:tcPr>
            <w:tcW w:w="964" w:type="pct"/>
          </w:tcPr>
          <w:p w:rsidR="001C1CC7" w:rsidRDefault="001C1CC7" w:rsidP="0018238C">
            <w:pPr>
              <w:numPr>
                <w:ilvl w:val="12"/>
                <w:numId w:val="0"/>
              </w:numPr>
              <w:spacing w:after="0" w:line="240" w:lineRule="auto"/>
              <w:ind w:right="57" w:firstLine="20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 в соотв.с требов. ФГОС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</w:t>
            </w:r>
          </w:p>
        </w:tc>
        <w:tc>
          <w:tcPr>
            <w:tcW w:w="3202" w:type="pct"/>
          </w:tcPr>
          <w:p w:rsidR="001C1CC7" w:rsidRDefault="001C1CC7" w:rsidP="0018238C">
            <w:pPr>
              <w:spacing w:after="0" w:line="240" w:lineRule="auto"/>
              <w:rPr>
                <w:b/>
              </w:rPr>
            </w:pPr>
            <w:r w:rsidRPr="0018238C">
              <w:rPr>
                <w:b/>
              </w:rPr>
              <w:t>НЕСТАНДАРТНЫЙ УРОК</w:t>
            </w:r>
          </w:p>
          <w:p w:rsidR="001C1CC7" w:rsidRPr="001D3008" w:rsidRDefault="001C1CC7" w:rsidP="0018238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</w:rPr>
            </w:pPr>
            <w:r w:rsidRPr="0018238C">
              <w:rPr>
                <w:b/>
                <w:color w:val="222222"/>
              </w:rPr>
              <w:t xml:space="preserve"> </w:t>
            </w:r>
            <w:hyperlink r:id="rId13" w:tgtFrame="_blank" w:history="1">
              <w:r w:rsidRPr="0018238C">
                <w:rPr>
                  <w:color w:val="000000"/>
                  <w:u w:val="single"/>
                </w:rPr>
                <w:t>ОТКРЫТЫЙ УРОК ПО ТЕМЕ «ШКОЛА» - Основа</w:t>
              </w:r>
            </w:hyperlink>
          </w:p>
          <w:p w:rsidR="001C1CC7" w:rsidRPr="001D3008" w:rsidRDefault="001C1CC7" w:rsidP="0018238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  <w:r w:rsidRPr="001D3008">
              <w:rPr>
                <w:rFonts w:ascii="Arial" w:hAnsi="Arial" w:cs="Arial"/>
                <w:color w:val="006621"/>
                <w:sz w:val="21"/>
                <w:lang w:eastAsia="ru-RU"/>
              </w:rPr>
              <w:t>www.e-osnova.ru/PDF/osnova_10_14_4228.pdf</w:t>
            </w:r>
            <w:r w:rsidRPr="001D3008">
              <w:rPr>
                <w:rFonts w:ascii="Arial" w:hAnsi="Arial" w:cs="Arial"/>
                <w:color w:val="666666"/>
                <w:sz w:val="24"/>
                <w:szCs w:val="24"/>
                <w:lang w:eastAsia="ru-RU" w:bidi="he-IL"/>
              </w:rPr>
              <w:t>‎</w:t>
            </w:r>
          </w:p>
          <w:p w:rsidR="001C1CC7" w:rsidRPr="00BC00EA" w:rsidRDefault="001C1CC7" w:rsidP="0018238C">
            <w:pPr>
              <w:shd w:val="clear" w:color="auto" w:fill="FFFFFF"/>
              <w:spacing w:after="0" w:line="240" w:lineRule="auto"/>
              <w:ind w:left="11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pct"/>
          </w:tcPr>
          <w:p w:rsidR="001C1CC7" w:rsidRPr="0018238C" w:rsidRDefault="001C1CC7" w:rsidP="0018238C">
            <w:pPr>
              <w:pStyle w:val="Heading3"/>
              <w:rPr>
                <w:sz w:val="24"/>
                <w:szCs w:val="24"/>
              </w:rPr>
            </w:pPr>
            <w:r w:rsidRPr="0018238C">
              <w:rPr>
                <w:b w:val="0"/>
                <w:sz w:val="24"/>
                <w:szCs w:val="24"/>
              </w:rPr>
              <w:t>Организация урока в соотв. с требов.</w:t>
            </w:r>
            <w:r w:rsidRPr="0018238C">
              <w:rPr>
                <w:sz w:val="24"/>
                <w:szCs w:val="24"/>
              </w:rPr>
              <w:t xml:space="preserve"> </w:t>
            </w:r>
            <w:r w:rsidRPr="0018238C">
              <w:rPr>
                <w:b w:val="0"/>
                <w:sz w:val="24"/>
                <w:szCs w:val="24"/>
              </w:rPr>
              <w:t>ФГОС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ФГОС в пракику</w:t>
            </w:r>
          </w:p>
        </w:tc>
        <w:tc>
          <w:tcPr>
            <w:tcW w:w="3202" w:type="pct"/>
          </w:tcPr>
          <w:p w:rsidR="001C1CC7" w:rsidRPr="005719EF" w:rsidRDefault="001C1CC7" w:rsidP="008156A6">
            <w:pPr>
              <w:pStyle w:val="Heading1"/>
              <w:pBdr>
                <w:bottom w:val="single" w:sz="6" w:space="0" w:color="D6DDB9"/>
              </w:pBdr>
              <w:shd w:val="clear" w:color="auto" w:fill="F4F4F4"/>
              <w:spacing w:before="120" w:after="120" w:line="396" w:lineRule="atLeast"/>
              <w:ind w:left="150" w:right="150"/>
              <w:rPr>
                <w:rFonts w:ascii="Times New Roman" w:hAnsi="Times New Roman"/>
                <w:b w:val="0"/>
                <w:color w:val="444444"/>
                <w:sz w:val="24"/>
                <w:szCs w:val="24"/>
              </w:rPr>
            </w:pPr>
            <w:hyperlink r:id="rId14" w:tooltip="На главную" w:history="1">
              <w:r w:rsidRPr="005719EF">
                <w:rPr>
                  <w:rStyle w:val="Hyperlink"/>
                  <w:rFonts w:ascii="Times New Roman" w:hAnsi="Times New Roman"/>
                  <w:b w:val="0"/>
                  <w:color w:val="27638C"/>
                  <w:sz w:val="24"/>
                  <w:szCs w:val="24"/>
                  <w:shd w:val="clear" w:color="auto" w:fill="FFFFFF"/>
                </w:rPr>
                <w:t>Социальная сеть работников</w:t>
              </w:r>
              <w:r w:rsidRPr="005719EF">
                <w:rPr>
                  <w:rFonts w:ascii="Times New Roman" w:hAnsi="Times New Roman"/>
                  <w:b w:val="0"/>
                  <w:color w:val="27638C"/>
                  <w:sz w:val="24"/>
                  <w:szCs w:val="24"/>
                  <w:shd w:val="clear" w:color="auto" w:fill="FFFFFF"/>
                </w:rPr>
                <w:br/>
              </w:r>
              <w:r w:rsidRPr="005719EF">
                <w:rPr>
                  <w:rStyle w:val="Hyperlink"/>
                  <w:rFonts w:ascii="Times New Roman" w:hAnsi="Times New Roman"/>
                  <w:b w:val="0"/>
                  <w:color w:val="27638C"/>
                  <w:sz w:val="24"/>
                  <w:szCs w:val="24"/>
                  <w:shd w:val="clear" w:color="auto" w:fill="FFFFFF"/>
                </w:rPr>
                <w:t>образования</w:t>
              </w:r>
              <w:r w:rsidRPr="005719EF">
                <w:rPr>
                  <w:rStyle w:val="apple-converted-space"/>
                  <w:rFonts w:ascii="Times New Roman" w:hAnsi="Times New Roman"/>
                  <w:b w:val="0"/>
                  <w:color w:val="27638C"/>
                  <w:sz w:val="24"/>
                  <w:szCs w:val="24"/>
                  <w:shd w:val="clear" w:color="auto" w:fill="FFFFFF"/>
                </w:rPr>
                <w:t> </w:t>
              </w:r>
              <w:r w:rsidRPr="005719EF">
                <w:rPr>
                  <w:rStyle w:val="Hyperlink"/>
                  <w:rFonts w:ascii="Times New Roman" w:hAnsi="Times New Roman"/>
                  <w:b w:val="0"/>
                  <w:color w:val="FF0000"/>
                  <w:sz w:val="24"/>
                  <w:szCs w:val="24"/>
                  <w:shd w:val="clear" w:color="auto" w:fill="FFFFFF"/>
                </w:rPr>
                <w:t>ns</w:t>
              </w:r>
              <w:r w:rsidRPr="005719EF">
                <w:rPr>
                  <w:rStyle w:val="Hyperlink"/>
                  <w:rFonts w:ascii="Times New Roman" w:hAnsi="Times New Roman"/>
                  <w:b w:val="0"/>
                  <w:color w:val="FF8C00"/>
                  <w:sz w:val="24"/>
                  <w:szCs w:val="24"/>
                  <w:shd w:val="clear" w:color="auto" w:fill="FFFFFF"/>
                </w:rPr>
                <w:t>portal.ru</w:t>
              </w:r>
            </w:hyperlink>
          </w:p>
        </w:tc>
        <w:tc>
          <w:tcPr>
            <w:tcW w:w="964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урока в соотв.с требов. ФГОС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ФГОС в пракику</w:t>
            </w:r>
          </w:p>
        </w:tc>
        <w:tc>
          <w:tcPr>
            <w:tcW w:w="3202" w:type="pct"/>
          </w:tcPr>
          <w:p w:rsidR="001C1CC7" w:rsidRPr="00762DDD" w:rsidRDefault="001C1CC7" w:rsidP="00182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DDD">
              <w:rPr>
                <w:rFonts w:ascii="Times New Roman" w:hAnsi="Times New Roman"/>
                <w:sz w:val="24"/>
                <w:szCs w:val="24"/>
              </w:rPr>
              <w:t>Примерный план разработки РП учебного предмета (курса)</w:t>
            </w:r>
          </w:p>
        </w:tc>
        <w:tc>
          <w:tcPr>
            <w:tcW w:w="964" w:type="pct"/>
          </w:tcPr>
          <w:p w:rsidR="001C1CC7" w:rsidRPr="00762DDD" w:rsidRDefault="001C1CC7" w:rsidP="0018238C">
            <w:pPr>
              <w:pStyle w:val="Heading3"/>
              <w:rPr>
                <w:b w:val="0"/>
                <w:sz w:val="24"/>
                <w:szCs w:val="24"/>
              </w:rPr>
            </w:pPr>
            <w:r w:rsidRPr="00762DDD">
              <w:rPr>
                <w:b w:val="0"/>
                <w:sz w:val="24"/>
                <w:szCs w:val="24"/>
              </w:rPr>
              <w:t>Внедрение ФГОС в практику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ФГОС в пракику</w:t>
            </w:r>
          </w:p>
        </w:tc>
        <w:tc>
          <w:tcPr>
            <w:tcW w:w="3202" w:type="pct"/>
          </w:tcPr>
          <w:p w:rsidR="001C1CC7" w:rsidRPr="00762DDD" w:rsidRDefault="001C1CC7" w:rsidP="00182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DDD">
              <w:rPr>
                <w:rFonts w:ascii="Times New Roman" w:hAnsi="Times New Roman"/>
                <w:sz w:val="24"/>
                <w:szCs w:val="24"/>
              </w:rPr>
              <w:t>Примерный план действий учителя при разработке сценария урока</w:t>
            </w:r>
          </w:p>
        </w:tc>
        <w:tc>
          <w:tcPr>
            <w:tcW w:w="964" w:type="pct"/>
          </w:tcPr>
          <w:p w:rsidR="001C1CC7" w:rsidRPr="00762DDD" w:rsidRDefault="001C1CC7" w:rsidP="0018238C">
            <w:pPr>
              <w:pStyle w:val="Heading3"/>
              <w:rPr>
                <w:b w:val="0"/>
                <w:sz w:val="24"/>
                <w:szCs w:val="24"/>
              </w:rPr>
            </w:pPr>
            <w:r w:rsidRPr="00762DDD">
              <w:rPr>
                <w:b w:val="0"/>
                <w:sz w:val="24"/>
                <w:szCs w:val="24"/>
              </w:rPr>
              <w:t>Внедрение ФГОС в практику</w:t>
            </w:r>
          </w:p>
        </w:tc>
      </w:tr>
      <w:tr w:rsidR="001C1CC7" w:rsidRPr="007F2D49" w:rsidTr="00555E6B">
        <w:tc>
          <w:tcPr>
            <w:tcW w:w="834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ФГОС в пракику</w:t>
            </w:r>
          </w:p>
        </w:tc>
        <w:tc>
          <w:tcPr>
            <w:tcW w:w="3202" w:type="pct"/>
          </w:tcPr>
          <w:p w:rsidR="001C1CC7" w:rsidRPr="00762DDD" w:rsidRDefault="001C1CC7" w:rsidP="00182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DDD">
              <w:rPr>
                <w:rFonts w:ascii="Times New Roman" w:hAnsi="Times New Roman"/>
                <w:sz w:val="24"/>
                <w:szCs w:val="24"/>
              </w:rPr>
              <w:t>Методические рекомендации по разработке РП учителя</w:t>
            </w:r>
          </w:p>
        </w:tc>
        <w:tc>
          <w:tcPr>
            <w:tcW w:w="964" w:type="pct"/>
          </w:tcPr>
          <w:p w:rsidR="001C1CC7" w:rsidRPr="00762DDD" w:rsidRDefault="001C1CC7" w:rsidP="0018238C">
            <w:pPr>
              <w:pStyle w:val="Heading3"/>
              <w:rPr>
                <w:b w:val="0"/>
                <w:sz w:val="24"/>
                <w:szCs w:val="24"/>
              </w:rPr>
            </w:pPr>
            <w:r w:rsidRPr="00762DDD">
              <w:rPr>
                <w:b w:val="0"/>
                <w:sz w:val="24"/>
                <w:szCs w:val="24"/>
              </w:rPr>
              <w:t>Внедрение ФГОС в практику</w:t>
            </w:r>
          </w:p>
        </w:tc>
      </w:tr>
    </w:tbl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2D49">
        <w:rPr>
          <w:rFonts w:ascii="Times New Roman" w:hAnsi="Times New Roman"/>
          <w:b/>
          <w:sz w:val="24"/>
          <w:szCs w:val="24"/>
        </w:rPr>
        <w:t xml:space="preserve">2. Разработка методических материалов, обеспечивающих введение </w:t>
      </w:r>
      <w:r>
        <w:rPr>
          <w:rFonts w:ascii="Times New Roman" w:hAnsi="Times New Roman"/>
          <w:b/>
          <w:sz w:val="24"/>
          <w:szCs w:val="24"/>
        </w:rPr>
        <w:t>Н</w:t>
      </w:r>
      <w:r w:rsidRPr="007F2D49">
        <w:rPr>
          <w:rFonts w:ascii="Times New Roman" w:hAnsi="Times New Roman"/>
          <w:b/>
          <w:sz w:val="24"/>
          <w:szCs w:val="24"/>
        </w:rPr>
        <w:t xml:space="preserve">ФГОС и реализацию обновленного </w:t>
      </w:r>
      <w:r>
        <w:rPr>
          <w:rFonts w:ascii="Times New Roman" w:hAnsi="Times New Roman"/>
          <w:b/>
          <w:sz w:val="24"/>
          <w:szCs w:val="24"/>
        </w:rPr>
        <w:t>ОП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 xml:space="preserve">Здесь предполагается то, что будет разрабатываться учителем для обеспечения </w:t>
      </w:r>
      <w:r>
        <w:rPr>
          <w:rFonts w:ascii="Times New Roman" w:hAnsi="Times New Roman"/>
          <w:sz w:val="24"/>
          <w:szCs w:val="24"/>
        </w:rPr>
        <w:t>образовательного процесса (ОП)</w:t>
      </w:r>
      <w:r w:rsidRPr="007F2D49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7F2D49">
        <w:rPr>
          <w:rFonts w:ascii="Times New Roman" w:hAnsi="Times New Roman"/>
          <w:sz w:val="24"/>
          <w:szCs w:val="24"/>
        </w:rPr>
        <w:t xml:space="preserve">ФГОС: разделы основной образовательной программы школы, авторские (откорректированные) программы учебных курсов, </w:t>
      </w:r>
      <w:r>
        <w:rPr>
          <w:rFonts w:ascii="Times New Roman" w:hAnsi="Times New Roman"/>
          <w:sz w:val="24"/>
          <w:szCs w:val="24"/>
        </w:rPr>
        <w:t>рабочие программы</w:t>
      </w:r>
      <w:r w:rsidRPr="007F2D49">
        <w:rPr>
          <w:rFonts w:ascii="Times New Roman" w:hAnsi="Times New Roman"/>
          <w:sz w:val="24"/>
          <w:szCs w:val="24"/>
        </w:rPr>
        <w:t xml:space="preserve"> и поурочное </w:t>
      </w:r>
      <w:r>
        <w:rPr>
          <w:rFonts w:ascii="Times New Roman" w:hAnsi="Times New Roman"/>
          <w:sz w:val="24"/>
          <w:szCs w:val="24"/>
        </w:rPr>
        <w:t xml:space="preserve">планирование, конспекты уроков, технологические карты. </w:t>
      </w:r>
      <w:r w:rsidRPr="007F2D49">
        <w:rPr>
          <w:rFonts w:ascii="Times New Roman" w:hAnsi="Times New Roman"/>
          <w:sz w:val="24"/>
          <w:szCs w:val="24"/>
        </w:rPr>
        <w:t>Сюда могут войти  подборки упражнений, дидактического материала, контрольных работ, тестовых заданий, планы воспитательной работы, планы работы кружков, сценарии мероприятий.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 xml:space="preserve"> В качестве отчета могут быть  представлены сами разработанные материалы или рекомендации по их использованию для своих коллег. 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F2D49">
        <w:rPr>
          <w:rFonts w:ascii="Times New Roman" w:hAnsi="Times New Roman"/>
          <w:i/>
          <w:sz w:val="24"/>
          <w:szCs w:val="24"/>
        </w:rPr>
        <w:t xml:space="preserve">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1"/>
        <w:gridCol w:w="2693"/>
        <w:gridCol w:w="3367"/>
      </w:tblGrid>
      <w:tr w:rsidR="001C1CC7" w:rsidRPr="007F2D49" w:rsidTr="00EC1977">
        <w:tc>
          <w:tcPr>
            <w:tcW w:w="1834" w:type="pct"/>
          </w:tcPr>
          <w:p w:rsidR="001C1CC7" w:rsidRPr="007F2D49" w:rsidRDefault="001C1CC7" w:rsidP="00E9183E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407" w:type="pct"/>
          </w:tcPr>
          <w:p w:rsidR="001C1CC7" w:rsidRPr="007F2D49" w:rsidRDefault="001C1CC7" w:rsidP="00DE0C50">
            <w:pPr>
              <w:spacing w:after="0" w:line="240" w:lineRule="auto"/>
              <w:ind w:left="57" w:right="57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  <w:p w:rsidR="001C1CC7" w:rsidRPr="007F2D49" w:rsidRDefault="001C1CC7" w:rsidP="0029037B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Ожидаемый результат. 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>Форма отчетности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Pr="00465F85" w:rsidRDefault="001C1CC7" w:rsidP="00EC19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</w:t>
            </w:r>
            <w:r w:rsidRPr="00FC48CB">
              <w:rPr>
                <w:rFonts w:ascii="Times New Roman" w:hAnsi="Times New Roman"/>
                <w:sz w:val="24"/>
                <w:szCs w:val="24"/>
              </w:rPr>
              <w:t>рограмм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FC48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8CB">
              <w:rPr>
                <w:rFonts w:ascii="Times New Roman" w:hAnsi="Times New Roman"/>
                <w:sz w:val="24"/>
                <w:szCs w:val="24"/>
              </w:rPr>
              <w:t>доп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C48CB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8CB">
              <w:rPr>
                <w:rFonts w:ascii="Times New Roman" w:hAnsi="Times New Roman"/>
                <w:sz w:val="24"/>
                <w:szCs w:val="24"/>
              </w:rPr>
              <w:t>«Мой любимый английский язык»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(занятия кружка по дополнительному  чтению произведений художественной мировой классики на английском языке в 8 классе.)</w:t>
            </w:r>
          </w:p>
        </w:tc>
        <w:tc>
          <w:tcPr>
            <w:tcW w:w="1407" w:type="pct"/>
          </w:tcPr>
          <w:p w:rsidR="001C1CC7" w:rsidRPr="007F2D49" w:rsidRDefault="001C1CC7" w:rsidP="0029037B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2012-2013 учебного  года  </w:t>
            </w:r>
          </w:p>
        </w:tc>
        <w:tc>
          <w:tcPr>
            <w:tcW w:w="1759" w:type="pct"/>
          </w:tcPr>
          <w:p w:rsidR="001C1CC7" w:rsidRPr="0056373C" w:rsidRDefault="001C1CC7" w:rsidP="00DE0C50">
            <w:pPr>
              <w:spacing w:after="0" w:line="240" w:lineRule="auto"/>
              <w:ind w:firstLine="2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стенда «Я в мире книг» с отзывами учащихся о прочитанных книгах на англ. языке.</w:t>
            </w:r>
          </w:p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A62C99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 ШМО учителей английского языка</w:t>
            </w:r>
          </w:p>
        </w:tc>
        <w:tc>
          <w:tcPr>
            <w:tcW w:w="1407" w:type="pct"/>
          </w:tcPr>
          <w:p w:rsidR="001C1CC7" w:rsidRDefault="001C1CC7" w:rsidP="00A62C99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2012-2013 уч.года</w:t>
            </w:r>
          </w:p>
        </w:tc>
        <w:tc>
          <w:tcPr>
            <w:tcW w:w="1759" w:type="pct"/>
          </w:tcPr>
          <w:p w:rsidR="001C1CC7" w:rsidRDefault="001C1CC7" w:rsidP="00A62C99">
            <w:pPr>
              <w:numPr>
                <w:ilvl w:val="12"/>
                <w:numId w:val="0"/>
              </w:numPr>
              <w:tabs>
                <w:tab w:val="center" w:pos="1190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Документация: план работы ШМО, протоколы заседаний, справки и др.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29037B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уроков по стандартам ФГОС (в рамках работы по</w:t>
            </w:r>
            <w:r w:rsidRPr="00FC48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учебникам издательства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Oxford</w:t>
            </w:r>
            <w:r w:rsidRPr="00FC48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Press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407" w:type="pct"/>
          </w:tcPr>
          <w:p w:rsidR="001C1CC7" w:rsidRPr="007109C4" w:rsidRDefault="001C1CC7" w:rsidP="002903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09C4">
              <w:rPr>
                <w:rFonts w:ascii="Times New Roman" w:hAnsi="Times New Roman"/>
                <w:sz w:val="24"/>
                <w:szCs w:val="24"/>
              </w:rPr>
              <w:t xml:space="preserve">В течение 2012-2013  учебного года </w:t>
            </w:r>
          </w:p>
        </w:tc>
        <w:tc>
          <w:tcPr>
            <w:tcW w:w="1759" w:type="pct"/>
          </w:tcPr>
          <w:p w:rsidR="001C1CC7" w:rsidRPr="007F2D49" w:rsidRDefault="001C1CC7" w:rsidP="0029037B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методических материалов, размещение разработок уроков на сайтах школы, «Прошколу», 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C10EC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электронного сборника методических материалов по английскому языку, банка КИМ в 5-9кл.</w:t>
            </w:r>
          </w:p>
        </w:tc>
        <w:tc>
          <w:tcPr>
            <w:tcW w:w="1407" w:type="pct"/>
          </w:tcPr>
          <w:p w:rsidR="001C1CC7" w:rsidRDefault="001C1CC7" w:rsidP="0029037B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9037B">
              <w:rPr>
                <w:rFonts w:ascii="Times New Roman" w:hAnsi="Times New Roman"/>
                <w:sz w:val="24"/>
                <w:szCs w:val="24"/>
              </w:rPr>
              <w:t>В течение 2012-2013  учебного года</w:t>
            </w:r>
          </w:p>
          <w:p w:rsidR="001C1CC7" w:rsidRPr="00C10EC2" w:rsidRDefault="001C1CC7" w:rsidP="00C10E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pct"/>
          </w:tcPr>
          <w:p w:rsidR="001C1CC7" w:rsidRDefault="001C1CC7" w:rsidP="00E9183E">
            <w:pPr>
              <w:numPr>
                <w:ilvl w:val="12"/>
                <w:numId w:val="0"/>
              </w:numPr>
              <w:tabs>
                <w:tab w:val="center" w:pos="1190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методических материалов Электронный диск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C10EC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открытого приема в 5 класс с углубленным изучением английского языка</w:t>
            </w:r>
          </w:p>
        </w:tc>
        <w:tc>
          <w:tcPr>
            <w:tcW w:w="1407" w:type="pct"/>
          </w:tcPr>
          <w:p w:rsidR="001C1CC7" w:rsidRPr="0029037B" w:rsidRDefault="001C1CC7" w:rsidP="0029037B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2013</w:t>
            </w:r>
          </w:p>
        </w:tc>
        <w:tc>
          <w:tcPr>
            <w:tcW w:w="1759" w:type="pct"/>
          </w:tcPr>
          <w:p w:rsidR="001C1CC7" w:rsidRDefault="001C1CC7" w:rsidP="00E9183E">
            <w:pPr>
              <w:numPr>
                <w:ilvl w:val="12"/>
                <w:numId w:val="0"/>
              </w:numPr>
              <w:tabs>
                <w:tab w:val="center" w:pos="1190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 контрольно-измерительных материалов для проведения тестирования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C10EC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 ШМО учителей английского языка</w:t>
            </w:r>
          </w:p>
        </w:tc>
        <w:tc>
          <w:tcPr>
            <w:tcW w:w="1407" w:type="pct"/>
          </w:tcPr>
          <w:p w:rsidR="001C1CC7" w:rsidRDefault="001C1CC7" w:rsidP="0029037B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2013-2014 уч.года</w:t>
            </w:r>
          </w:p>
        </w:tc>
        <w:tc>
          <w:tcPr>
            <w:tcW w:w="1759" w:type="pct"/>
          </w:tcPr>
          <w:p w:rsidR="001C1CC7" w:rsidRDefault="001C1CC7" w:rsidP="00E9183E">
            <w:pPr>
              <w:numPr>
                <w:ilvl w:val="12"/>
                <w:numId w:val="0"/>
              </w:numPr>
              <w:tabs>
                <w:tab w:val="center" w:pos="1190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Документация: план работы ШМО, протоколы заседаний, справки и др.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C10EC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развития классного коллектива 5о класса</w:t>
            </w:r>
          </w:p>
        </w:tc>
        <w:tc>
          <w:tcPr>
            <w:tcW w:w="1407" w:type="pct"/>
          </w:tcPr>
          <w:p w:rsidR="001C1CC7" w:rsidRPr="0029037B" w:rsidRDefault="001C1CC7" w:rsidP="0029037B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Август-Сентябрь 2013</w:t>
            </w:r>
          </w:p>
        </w:tc>
        <w:tc>
          <w:tcPr>
            <w:tcW w:w="1759" w:type="pct"/>
          </w:tcPr>
          <w:p w:rsidR="001C1CC7" w:rsidRDefault="001C1CC7" w:rsidP="00E9183E">
            <w:pPr>
              <w:numPr>
                <w:ilvl w:val="12"/>
                <w:numId w:val="0"/>
              </w:numPr>
              <w:tabs>
                <w:tab w:val="center" w:pos="1190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развития коллектива на 2013-202015 (5-7 кл.)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AD04D7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Тьюторство: работа с одаренными детьми: подготовка обучающихся к различным очным и дистанционным конкурсам  и  олимпиадам по английскому языку</w:t>
            </w:r>
          </w:p>
        </w:tc>
        <w:tc>
          <w:tcPr>
            <w:tcW w:w="1407" w:type="pct"/>
          </w:tcPr>
          <w:p w:rsidR="001C1CC7" w:rsidRDefault="001C1CC7" w:rsidP="00CF65E2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время осенних каникул 28.10-01.11.2013</w:t>
            </w:r>
          </w:p>
        </w:tc>
        <w:tc>
          <w:tcPr>
            <w:tcW w:w="1759" w:type="pct"/>
          </w:tcPr>
          <w:p w:rsidR="001C1CC7" w:rsidRDefault="001C1CC7" w:rsidP="0029037B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Деятельность лагеря «Олимп» для одаренных 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C10EC2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на англ. языке  для повышения мотивации учащихся к изучению предмета </w:t>
            </w:r>
          </w:p>
          <w:p w:rsidR="001C1CC7" w:rsidRPr="00C119AF" w:rsidRDefault="001C1CC7" w:rsidP="00CF65E2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B7962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классные вечера «Хэллоуин»,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>Рождественские  вечера для классов с углубл.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>изучением языка; межмуниципипальные  интеллектуальные игры «Знатоки Британии»- 2012; конкурс рисунков «</w:t>
            </w:r>
            <w:r>
              <w:rPr>
                <w:rFonts w:ascii="Times New Roman" w:hAnsi="Times New Roman"/>
                <w:sz w:val="20"/>
                <w:szCs w:val="20"/>
              </w:rPr>
              <w:t>Тума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 xml:space="preserve">нный Альбион» для 5-6 кл., «Винни-Пух и все, все, все…» для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 xml:space="preserve">2-4 кл., школьного </w:t>
            </w:r>
            <w:r>
              <w:rPr>
                <w:rFonts w:ascii="Times New Roman" w:hAnsi="Times New Roman"/>
                <w:sz w:val="20"/>
                <w:szCs w:val="20"/>
              </w:rPr>
              <w:t>концерта « В Англию слюбовью»23.03.2013,  конкурса презентаций «Писатели и поэты англоговорящих стран»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7" w:type="pct"/>
          </w:tcPr>
          <w:p w:rsidR="001C1CC7" w:rsidRDefault="001C1CC7" w:rsidP="008156A6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9037B">
              <w:rPr>
                <w:rFonts w:ascii="Times New Roman" w:hAnsi="Times New Roman"/>
                <w:sz w:val="24"/>
                <w:szCs w:val="24"/>
              </w:rPr>
              <w:t>В течение 2012-2013  учебного года</w:t>
            </w:r>
          </w:p>
        </w:tc>
        <w:tc>
          <w:tcPr>
            <w:tcW w:w="1759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 xml:space="preserve"> сценари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ев 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 размещение их  на сайтах школы,</w:t>
            </w:r>
          </w:p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«Прошколу»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C10EC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рабочих программ на 2013-2014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уч.г. </w:t>
            </w:r>
          </w:p>
        </w:tc>
        <w:tc>
          <w:tcPr>
            <w:tcW w:w="1407" w:type="pct"/>
          </w:tcPr>
          <w:p w:rsidR="001C1CC7" w:rsidRPr="007F2D49" w:rsidRDefault="001C1CC7" w:rsidP="00C10EC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Август-сентябрь 2013 </w:t>
            </w:r>
          </w:p>
        </w:tc>
        <w:tc>
          <w:tcPr>
            <w:tcW w:w="1759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 5-9 кл., РП 10-11 кл.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AD04D7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Тьюторство: работа с одаренными детьми: подготовка обучающихся к различным очным и дистанционным конкурсам  и  олимпиадам по английскому языку</w:t>
            </w:r>
          </w:p>
        </w:tc>
        <w:tc>
          <w:tcPr>
            <w:tcW w:w="1407" w:type="pct"/>
          </w:tcPr>
          <w:p w:rsidR="001C1CC7" w:rsidRDefault="001C1CC7" w:rsidP="008156A6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время осенних каникул 28.10-01.11.2013</w:t>
            </w:r>
          </w:p>
        </w:tc>
        <w:tc>
          <w:tcPr>
            <w:tcW w:w="1759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Деятельность лагеря «Олимп» для одаренных 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Pr="00A844B5" w:rsidRDefault="001C1CC7" w:rsidP="00C10EC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Театральный проект для обучающихся 5о класса</w:t>
            </w:r>
            <w:r w:rsidRPr="008610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режиссером-постановщиком </w:t>
            </w:r>
            <w:r w:rsidRPr="00A844B5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Oxford</w:t>
            </w:r>
            <w:r w:rsidRPr="00A844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World</w:t>
            </w:r>
            <w:r w:rsidRPr="00A844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Theatre</w:t>
            </w:r>
            <w:r w:rsidRPr="008610AE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Кристи Пето</w:t>
            </w:r>
          </w:p>
        </w:tc>
        <w:tc>
          <w:tcPr>
            <w:tcW w:w="1407" w:type="pct"/>
          </w:tcPr>
          <w:p w:rsidR="001C1CC7" w:rsidRDefault="001C1CC7" w:rsidP="008156A6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18.11.2013-29.11.2013</w:t>
            </w:r>
          </w:p>
        </w:tc>
        <w:tc>
          <w:tcPr>
            <w:tcW w:w="1759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спектакля на английском языке «Странный школьный выходной»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Pr="00AB607B" w:rsidRDefault="001C1CC7" w:rsidP="00C10EC2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внеурочных мероприятий на англ. языке  для повышения мотивации учащихся к изучению англ.яз 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классные вечера «Хэллоуин»,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 xml:space="preserve">Рождественские  вечера для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5о,6о,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интеллектуальные игры для 7о,8о,9о,9а кл.23-27.12.13;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>межмуниципипальные  интеллектуальные игры «Знатоки Британии»-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2013(15.12.13)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конкурс кроссвордов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«Еда»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5-6 кл.; школьного проекта «Робин-Бобин» для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>2-4 кл.</w:t>
            </w:r>
            <w:r>
              <w:rPr>
                <w:rFonts w:ascii="Times New Roman" w:hAnsi="Times New Roman"/>
                <w:sz w:val="20"/>
                <w:szCs w:val="20"/>
              </w:rPr>
              <w:t>(февр-март);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школьного концерта «В Англию с любовью»(10.04.14), </w:t>
            </w:r>
            <w:r w:rsidRPr="009B796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7" w:type="pct"/>
          </w:tcPr>
          <w:p w:rsidR="001C1CC7" w:rsidRDefault="001C1CC7" w:rsidP="00C119AF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9037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/>
                <w:sz w:val="24"/>
                <w:szCs w:val="24"/>
              </w:rPr>
              <w:t>2013-2014</w:t>
            </w:r>
            <w:r w:rsidRPr="0029037B">
              <w:rPr>
                <w:rFonts w:ascii="Times New Roman" w:hAnsi="Times New Roman"/>
                <w:sz w:val="24"/>
                <w:szCs w:val="24"/>
              </w:rPr>
              <w:t xml:space="preserve">  учебного года</w:t>
            </w:r>
          </w:p>
          <w:p w:rsidR="001C1CC7" w:rsidRPr="008610AE" w:rsidRDefault="001C1CC7" w:rsidP="008610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1CC7" w:rsidRPr="008610AE" w:rsidRDefault="001C1CC7" w:rsidP="008610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1CC7" w:rsidRPr="008610AE" w:rsidRDefault="001C1CC7" w:rsidP="008610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1CC7" w:rsidRPr="008610AE" w:rsidRDefault="001C1CC7" w:rsidP="008610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1CC7" w:rsidRDefault="001C1CC7" w:rsidP="008610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1CC7" w:rsidRPr="008610AE" w:rsidRDefault="001C1CC7" w:rsidP="008610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 xml:space="preserve"> сценари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ев 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 размещение их  на электронных носителях, сайтах школы,</w:t>
            </w:r>
          </w:p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«Прошколу»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8610AE">
            <w:p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«Погружение в английский» с преподавателем из Англии Полом Клентоном для обучающихся 8-10 кл. </w:t>
            </w:r>
          </w:p>
        </w:tc>
        <w:tc>
          <w:tcPr>
            <w:tcW w:w="1407" w:type="pct"/>
          </w:tcPr>
          <w:p w:rsidR="001C1CC7" w:rsidRPr="0029037B" w:rsidRDefault="001C1CC7" w:rsidP="00C119AF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17.02.2014-21.02.2014</w:t>
            </w:r>
          </w:p>
        </w:tc>
        <w:tc>
          <w:tcPr>
            <w:tcW w:w="1759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Pr="008610AE" w:rsidRDefault="001C1CC7" w:rsidP="008610AE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8610AE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Club</w:t>
            </w:r>
            <w:r w:rsidRPr="008610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Quiz</w:t>
            </w:r>
            <w:r w:rsidRPr="008610AE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(ведущие-преподаватели англ.яз. из Великобритании)</w:t>
            </w:r>
          </w:p>
        </w:tc>
        <w:tc>
          <w:tcPr>
            <w:tcW w:w="1407" w:type="pct"/>
          </w:tcPr>
          <w:p w:rsidR="001C1CC7" w:rsidRPr="0029037B" w:rsidRDefault="001C1CC7" w:rsidP="00C119AF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28.02.2014</w:t>
            </w:r>
          </w:p>
        </w:tc>
        <w:tc>
          <w:tcPr>
            <w:tcW w:w="1759" w:type="pct"/>
          </w:tcPr>
          <w:p w:rsidR="001C1CC7" w:rsidRDefault="001C1CC7" w:rsidP="008610AE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Интеллектуальная викторина на англ. языке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C10EC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рабочих программ на 2014-2015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уч.г. </w:t>
            </w:r>
          </w:p>
        </w:tc>
        <w:tc>
          <w:tcPr>
            <w:tcW w:w="1407" w:type="pct"/>
          </w:tcPr>
          <w:p w:rsidR="001C1CC7" w:rsidRPr="007F2D49" w:rsidRDefault="001C1CC7" w:rsidP="007109C4">
            <w:pPr>
              <w:spacing w:after="0" w:line="240" w:lineRule="auto"/>
              <w:ind w:left="57" w:right="57" w:hanging="2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2014 </w:t>
            </w:r>
          </w:p>
        </w:tc>
        <w:tc>
          <w:tcPr>
            <w:tcW w:w="1759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 5-9 кл., РП 10-11 кл.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открытого приема в 5 класс с углубленным изучением английского языка</w:t>
            </w:r>
          </w:p>
        </w:tc>
        <w:tc>
          <w:tcPr>
            <w:tcW w:w="1407" w:type="pct"/>
          </w:tcPr>
          <w:p w:rsidR="001C1CC7" w:rsidRPr="0029037B" w:rsidRDefault="001C1CC7" w:rsidP="00762DDD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апреля 2014</w:t>
            </w:r>
          </w:p>
        </w:tc>
        <w:tc>
          <w:tcPr>
            <w:tcW w:w="1759" w:type="pct"/>
          </w:tcPr>
          <w:p w:rsidR="001C1CC7" w:rsidRDefault="001C1CC7" w:rsidP="008156A6">
            <w:pPr>
              <w:numPr>
                <w:ilvl w:val="12"/>
                <w:numId w:val="0"/>
              </w:numPr>
              <w:tabs>
                <w:tab w:val="center" w:pos="1190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 контрольно-измерительных материалов для проведения тестирования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Pr="00A844B5" w:rsidRDefault="001C1CC7" w:rsidP="007F6C6F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Театральный проект для обучающихся 4-7 кл.</w:t>
            </w:r>
            <w:r w:rsidRPr="008610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режиссером-постановщиком </w:t>
            </w:r>
            <w:r w:rsidRPr="00A844B5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Oxford</w:t>
            </w:r>
            <w:r w:rsidRPr="00A844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World</w:t>
            </w:r>
            <w:r w:rsidRPr="00A844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Theatre</w:t>
            </w:r>
            <w:r w:rsidRPr="008610AE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Кристи Пето в рамках деятельности летнего профильного лагеря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FANTASTIC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07" w:type="pct"/>
          </w:tcPr>
          <w:p w:rsidR="001C1CC7" w:rsidRDefault="001C1CC7" w:rsidP="007F6C6F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02.06.2014-13.06.2014</w:t>
            </w:r>
          </w:p>
        </w:tc>
        <w:tc>
          <w:tcPr>
            <w:tcW w:w="1759" w:type="pct"/>
          </w:tcPr>
          <w:p w:rsidR="001C1CC7" w:rsidRDefault="001C1CC7" w:rsidP="00A62C99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спектакля на английском языке «…»</w:t>
            </w:r>
          </w:p>
        </w:tc>
      </w:tr>
      <w:tr w:rsidR="001C1CC7" w:rsidRPr="007F2D49" w:rsidTr="00EC1977">
        <w:tc>
          <w:tcPr>
            <w:tcW w:w="1834" w:type="pct"/>
          </w:tcPr>
          <w:p w:rsidR="001C1CC7" w:rsidRDefault="001C1CC7" w:rsidP="007F6C6F">
            <w:p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«Погружение в английский» с преподавателем из Англии для обучающихся 4-7 кл.</w:t>
            </w:r>
            <w:r w:rsidRPr="008610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 рамках деятельности летнего профильного лагеря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FANTASTIC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07" w:type="pct"/>
          </w:tcPr>
          <w:p w:rsidR="001C1CC7" w:rsidRPr="0029037B" w:rsidRDefault="001C1CC7" w:rsidP="00A62C99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02.06.2014-13.06.2014</w:t>
            </w:r>
          </w:p>
        </w:tc>
        <w:tc>
          <w:tcPr>
            <w:tcW w:w="1759" w:type="pct"/>
          </w:tcPr>
          <w:p w:rsidR="001C1CC7" w:rsidRDefault="001C1CC7" w:rsidP="00A62C99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2D49">
        <w:rPr>
          <w:rFonts w:ascii="Times New Roman" w:hAnsi="Times New Roman"/>
          <w:b/>
          <w:sz w:val="24"/>
          <w:szCs w:val="24"/>
        </w:rPr>
        <w:t>3. Обобщение собственного опыта педагогической деятельности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 xml:space="preserve">Третий раздел предлагает учителю обобщить свой опыт введения </w:t>
      </w:r>
      <w:r>
        <w:rPr>
          <w:rFonts w:ascii="Times New Roman" w:hAnsi="Times New Roman"/>
          <w:sz w:val="24"/>
          <w:szCs w:val="24"/>
        </w:rPr>
        <w:t>Н</w:t>
      </w:r>
      <w:r w:rsidRPr="007F2D49">
        <w:rPr>
          <w:rFonts w:ascii="Times New Roman" w:hAnsi="Times New Roman"/>
          <w:sz w:val="24"/>
          <w:szCs w:val="24"/>
        </w:rPr>
        <w:t>ФГОС. В план обобщения опыта включаются действия по систематизации накопленного материала, анализу  опыта, осуществлению дополнительных разработок. Возможна подготовка сообщений, передача обобщенного опыта своим коллегам в форме мастер-класса, открытых уроков, семинаров и др.</w:t>
      </w:r>
    </w:p>
    <w:p w:rsidR="001C1CC7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 xml:space="preserve">Обобщенный опыт также может быть  представлен в виде статьи, рекомендации, доклада либо методических разработок. 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2835"/>
        <w:gridCol w:w="3084"/>
      </w:tblGrid>
      <w:tr w:rsidR="001C1CC7" w:rsidRPr="007F2D49" w:rsidTr="0093472A">
        <w:tc>
          <w:tcPr>
            <w:tcW w:w="1908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Содержание деятельности</w:t>
            </w:r>
          </w:p>
        </w:tc>
        <w:tc>
          <w:tcPr>
            <w:tcW w:w="1481" w:type="pct"/>
          </w:tcPr>
          <w:p w:rsidR="001C1CC7" w:rsidRPr="007F2D49" w:rsidRDefault="001C1CC7" w:rsidP="00DE0C50">
            <w:pPr>
              <w:spacing w:after="0" w:line="240" w:lineRule="auto"/>
              <w:ind w:left="57" w:right="57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Ожидаемый результат. 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>Форма отчетности</w:t>
            </w:r>
          </w:p>
        </w:tc>
      </w:tr>
      <w:tr w:rsidR="001C1CC7" w:rsidRPr="007F2D49" w:rsidTr="0093472A">
        <w:tc>
          <w:tcPr>
            <w:tcW w:w="1908" w:type="pct"/>
          </w:tcPr>
          <w:p w:rsidR="001C1CC7" w:rsidRPr="007F2D49" w:rsidRDefault="001C1CC7" w:rsidP="007E6515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семинарах и конференциях института «Эврика»</w:t>
            </w:r>
          </w:p>
        </w:tc>
        <w:tc>
          <w:tcPr>
            <w:tcW w:w="1481" w:type="pct"/>
          </w:tcPr>
          <w:p w:rsidR="001C1CC7" w:rsidRPr="007F2D49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611" w:type="pct"/>
          </w:tcPr>
          <w:p w:rsidR="001C1CC7" w:rsidRPr="007F2D49" w:rsidRDefault="001C1CC7" w:rsidP="007E6515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на конференциях</w:t>
            </w:r>
          </w:p>
        </w:tc>
      </w:tr>
      <w:tr w:rsidR="001C1CC7" w:rsidRPr="007F2D49" w:rsidTr="0093472A">
        <w:tc>
          <w:tcPr>
            <w:tcW w:w="1908" w:type="pct"/>
          </w:tcPr>
          <w:p w:rsidR="001C1CC7" w:rsidRDefault="001C1CC7" w:rsidP="007E6515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 xml:space="preserve"> опыта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1" w:type="pct"/>
          </w:tcPr>
          <w:p w:rsidR="001C1CC7" w:rsidRDefault="001C1CC7" w:rsidP="00401F22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работе РМО, ШМО, проведении дней открытых дверей.</w:t>
            </w:r>
          </w:p>
        </w:tc>
        <w:tc>
          <w:tcPr>
            <w:tcW w:w="1611" w:type="pct"/>
          </w:tcPr>
          <w:p w:rsidR="001C1CC7" w:rsidRDefault="001C1CC7" w:rsidP="007E6515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открытых уроков на базе школы в 5-8 кл</w:t>
            </w:r>
          </w:p>
        </w:tc>
      </w:tr>
      <w:tr w:rsidR="001C1CC7" w:rsidRPr="007F2D49" w:rsidTr="0093472A">
        <w:tc>
          <w:tcPr>
            <w:tcW w:w="1908" w:type="pct"/>
          </w:tcPr>
          <w:p w:rsidR="001C1CC7" w:rsidRDefault="001C1CC7" w:rsidP="009B562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 РМО в рамках ежегодной августовской конференции «Задачи муниципальном системы образования в связи вступлением в силу закона «Об образовании в Российской федерации»</w:t>
            </w:r>
          </w:p>
        </w:tc>
        <w:tc>
          <w:tcPr>
            <w:tcW w:w="1481" w:type="pct"/>
          </w:tcPr>
          <w:p w:rsidR="001C1CC7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 2013</w:t>
            </w:r>
          </w:p>
        </w:tc>
        <w:tc>
          <w:tcPr>
            <w:tcW w:w="1611" w:type="pct"/>
          </w:tcPr>
          <w:p w:rsidR="001C1CC7" w:rsidRDefault="001C1CC7" w:rsidP="009B562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</w:t>
            </w:r>
          </w:p>
        </w:tc>
      </w:tr>
      <w:tr w:rsidR="001C1CC7" w:rsidRPr="007F2D49" w:rsidTr="0093472A">
        <w:tc>
          <w:tcPr>
            <w:tcW w:w="1908" w:type="pct"/>
          </w:tcPr>
          <w:p w:rsidR="001C1CC7" w:rsidRDefault="001C1CC7" w:rsidP="00A62C99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 xml:space="preserve"> опыта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ДОД в 5о классе</w:t>
            </w:r>
          </w:p>
        </w:tc>
        <w:tc>
          <w:tcPr>
            <w:tcW w:w="1481" w:type="pct"/>
          </w:tcPr>
          <w:p w:rsidR="001C1CC7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2013</w:t>
            </w:r>
          </w:p>
        </w:tc>
        <w:tc>
          <w:tcPr>
            <w:tcW w:w="1611" w:type="pct"/>
          </w:tcPr>
          <w:p w:rsidR="001C1CC7" w:rsidRDefault="001C1CC7" w:rsidP="00A62C99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урок по теме «Дом, квартира»</w:t>
            </w:r>
          </w:p>
        </w:tc>
      </w:tr>
      <w:tr w:rsidR="001C1CC7" w:rsidRPr="007F2D49" w:rsidTr="0093472A">
        <w:tc>
          <w:tcPr>
            <w:tcW w:w="1908" w:type="pct"/>
          </w:tcPr>
          <w:p w:rsidR="001C1CC7" w:rsidRDefault="001C1CC7" w:rsidP="007F6C6F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 xml:space="preserve"> опыта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краевом семинаре «Формирование УУД обучающихся через проектную деятельность»</w:t>
            </w:r>
          </w:p>
        </w:tc>
        <w:tc>
          <w:tcPr>
            <w:tcW w:w="1481" w:type="pct"/>
          </w:tcPr>
          <w:p w:rsidR="001C1CC7" w:rsidRPr="007F6C6F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2013</w:t>
            </w:r>
          </w:p>
        </w:tc>
        <w:tc>
          <w:tcPr>
            <w:tcW w:w="1611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урок по теме «Школа»</w:t>
            </w:r>
          </w:p>
        </w:tc>
      </w:tr>
      <w:tr w:rsidR="001C1CC7" w:rsidRPr="007F2D49" w:rsidTr="0093472A">
        <w:tc>
          <w:tcPr>
            <w:tcW w:w="1908" w:type="pct"/>
          </w:tcPr>
          <w:p w:rsidR="001C1CC7" w:rsidRDefault="001C1CC7" w:rsidP="007F6C6F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 РМО учителей английского языка «Современный урок англ. языка в контексте ФГОС нового поколения»</w:t>
            </w:r>
          </w:p>
        </w:tc>
        <w:tc>
          <w:tcPr>
            <w:tcW w:w="1481" w:type="pct"/>
          </w:tcPr>
          <w:p w:rsidR="001C1CC7" w:rsidRPr="009B5620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26.02.2014</w:t>
            </w:r>
          </w:p>
        </w:tc>
        <w:tc>
          <w:tcPr>
            <w:tcW w:w="1611" w:type="pct"/>
          </w:tcPr>
          <w:p w:rsidR="001C1CC7" w:rsidRDefault="001C1CC7" w:rsidP="0093472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по теме «Использование современных технологий на уроках англ. языка»</w:t>
            </w:r>
          </w:p>
        </w:tc>
      </w:tr>
      <w:tr w:rsidR="001C1CC7" w:rsidRPr="007F2D49" w:rsidTr="0093472A">
        <w:tc>
          <w:tcPr>
            <w:tcW w:w="1908" w:type="pct"/>
          </w:tcPr>
          <w:p w:rsidR="001C1CC7" w:rsidRDefault="001C1CC7" w:rsidP="007E6515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 xml:space="preserve"> опыта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ДОД в 6о классе</w:t>
            </w:r>
          </w:p>
        </w:tc>
        <w:tc>
          <w:tcPr>
            <w:tcW w:w="1481" w:type="pct"/>
          </w:tcPr>
          <w:p w:rsidR="001C1CC7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22.03.2014</w:t>
            </w:r>
          </w:p>
        </w:tc>
        <w:tc>
          <w:tcPr>
            <w:tcW w:w="1611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урок по теме «Лондон»</w:t>
            </w:r>
          </w:p>
        </w:tc>
      </w:tr>
      <w:tr w:rsidR="001C1CC7" w:rsidRPr="007F2D49" w:rsidTr="0093472A">
        <w:tc>
          <w:tcPr>
            <w:tcW w:w="1908" w:type="pct"/>
          </w:tcPr>
          <w:p w:rsidR="001C1CC7" w:rsidRDefault="001C1CC7" w:rsidP="00401F2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</w:p>
        </w:tc>
        <w:tc>
          <w:tcPr>
            <w:tcW w:w="1481" w:type="pct"/>
          </w:tcPr>
          <w:p w:rsidR="001C1CC7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2D49">
        <w:rPr>
          <w:rFonts w:ascii="Times New Roman" w:hAnsi="Times New Roman"/>
          <w:b/>
          <w:sz w:val="24"/>
          <w:szCs w:val="24"/>
        </w:rPr>
        <w:t>4. Участие в системе методической работы</w:t>
      </w:r>
    </w:p>
    <w:p w:rsidR="001C1CC7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 xml:space="preserve">В данном разделе указываются  методические мероприятия школы, </w:t>
      </w:r>
      <w:r>
        <w:rPr>
          <w:rFonts w:ascii="Times New Roman" w:hAnsi="Times New Roman"/>
          <w:sz w:val="24"/>
          <w:szCs w:val="24"/>
        </w:rPr>
        <w:t xml:space="preserve">района, края, </w:t>
      </w:r>
      <w:r w:rsidRPr="007F2D49">
        <w:rPr>
          <w:rFonts w:ascii="Times New Roman" w:hAnsi="Times New Roman"/>
          <w:sz w:val="24"/>
          <w:szCs w:val="24"/>
        </w:rPr>
        <w:t xml:space="preserve">осуществляемые в рамках введения </w:t>
      </w:r>
      <w:r>
        <w:rPr>
          <w:rFonts w:ascii="Times New Roman" w:hAnsi="Times New Roman"/>
          <w:sz w:val="24"/>
          <w:szCs w:val="24"/>
        </w:rPr>
        <w:t>Н</w:t>
      </w:r>
      <w:r w:rsidRPr="007F2D49">
        <w:rPr>
          <w:rFonts w:ascii="Times New Roman" w:hAnsi="Times New Roman"/>
          <w:sz w:val="24"/>
          <w:szCs w:val="24"/>
        </w:rPr>
        <w:t>ФГОС, в которых предполагает участвовать учитель</w:t>
      </w:r>
      <w:r>
        <w:rPr>
          <w:rFonts w:ascii="Times New Roman" w:hAnsi="Times New Roman"/>
          <w:sz w:val="24"/>
          <w:szCs w:val="24"/>
        </w:rPr>
        <w:t>.</w:t>
      </w:r>
    </w:p>
    <w:p w:rsidR="001C1CC7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3"/>
        <w:gridCol w:w="2692"/>
        <w:gridCol w:w="3226"/>
      </w:tblGrid>
      <w:tr w:rsidR="001C1CC7" w:rsidRPr="007F2D49" w:rsidTr="00315FB8">
        <w:tc>
          <w:tcPr>
            <w:tcW w:w="1908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406" w:type="pct"/>
          </w:tcPr>
          <w:p w:rsidR="001C1CC7" w:rsidRPr="007F2D49" w:rsidRDefault="001C1CC7" w:rsidP="00DE0C50">
            <w:pPr>
              <w:spacing w:after="0" w:line="240" w:lineRule="auto"/>
              <w:ind w:left="57" w:right="57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Ожидаемый результат. 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>Форма отчетности</w:t>
            </w:r>
          </w:p>
        </w:tc>
      </w:tr>
      <w:tr w:rsidR="001C1CC7" w:rsidRPr="007F2D49" w:rsidTr="00315FB8">
        <w:tc>
          <w:tcPr>
            <w:tcW w:w="1908" w:type="pct"/>
          </w:tcPr>
          <w:p w:rsidR="001C1CC7" w:rsidRPr="007F2D49" w:rsidRDefault="001C1CC7" w:rsidP="007E6515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проблемной группе «Исследовательская и проектная деятельность учащихся»</w:t>
            </w:r>
          </w:p>
        </w:tc>
        <w:tc>
          <w:tcPr>
            <w:tcW w:w="1406" w:type="pct"/>
          </w:tcPr>
          <w:p w:rsidR="001C1CC7" w:rsidRPr="007F2D49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685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опыта на конференциях института «Эврика», открытые уроки в 5-8 кл.</w:t>
            </w:r>
          </w:p>
        </w:tc>
      </w:tr>
      <w:tr w:rsidR="001C1CC7" w:rsidRPr="007F2D49" w:rsidTr="00315FB8">
        <w:tc>
          <w:tcPr>
            <w:tcW w:w="1908" w:type="pct"/>
          </w:tcPr>
          <w:p w:rsidR="001C1CC7" w:rsidRDefault="001C1CC7" w:rsidP="007E6515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апробационной площадке по внедерению ФГОС ООО</w:t>
            </w:r>
          </w:p>
        </w:tc>
        <w:tc>
          <w:tcPr>
            <w:tcW w:w="1406" w:type="pct"/>
          </w:tcPr>
          <w:p w:rsidR="001C1CC7" w:rsidRPr="007F2D49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685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опыта на конференциях   открытые уроки в</w:t>
            </w:r>
          </w:p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 кл.</w:t>
            </w:r>
          </w:p>
        </w:tc>
      </w:tr>
      <w:tr w:rsidR="001C1CC7" w:rsidRPr="007F2D49" w:rsidTr="00315FB8">
        <w:tc>
          <w:tcPr>
            <w:tcW w:w="1908" w:type="pct"/>
          </w:tcPr>
          <w:p w:rsidR="001C1CC7" w:rsidRDefault="001C1CC7" w:rsidP="00AD04D7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в составе школьного методического совета </w:t>
            </w:r>
          </w:p>
        </w:tc>
        <w:tc>
          <w:tcPr>
            <w:tcW w:w="1406" w:type="pct"/>
          </w:tcPr>
          <w:p w:rsidR="001C1CC7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685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Документация</w:t>
            </w:r>
          </w:p>
        </w:tc>
      </w:tr>
      <w:tr w:rsidR="001C1CC7" w:rsidRPr="007F2D49" w:rsidTr="00315FB8">
        <w:tc>
          <w:tcPr>
            <w:tcW w:w="1908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pct"/>
          </w:tcPr>
          <w:p w:rsidR="001C1CC7" w:rsidRDefault="001C1CC7" w:rsidP="00DE0C50">
            <w:pPr>
              <w:spacing w:after="0" w:line="240" w:lineRule="auto"/>
              <w:ind w:left="57" w:right="57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CC7" w:rsidRPr="007F2D49" w:rsidTr="00315FB8">
        <w:tc>
          <w:tcPr>
            <w:tcW w:w="1908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pct"/>
          </w:tcPr>
          <w:p w:rsidR="001C1CC7" w:rsidRDefault="001C1CC7" w:rsidP="00DE0C50">
            <w:pPr>
              <w:spacing w:after="0" w:line="240" w:lineRule="auto"/>
              <w:ind w:left="57" w:right="57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pct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CC7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П</w:t>
      </w:r>
      <w:r w:rsidRPr="007F2D49">
        <w:rPr>
          <w:rFonts w:ascii="Times New Roman" w:hAnsi="Times New Roman"/>
          <w:b/>
          <w:sz w:val="24"/>
          <w:szCs w:val="24"/>
        </w:rPr>
        <w:t>овышения квалификации</w:t>
      </w:r>
      <w:r>
        <w:rPr>
          <w:rFonts w:ascii="Times New Roman" w:hAnsi="Times New Roman"/>
          <w:b/>
          <w:sz w:val="24"/>
          <w:szCs w:val="24"/>
        </w:rPr>
        <w:t>, тематические курсы, семинары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 xml:space="preserve">Пятый раздел предлагает темы курсов по вопросам, связанным с реализацией </w:t>
      </w:r>
      <w:r>
        <w:rPr>
          <w:rFonts w:ascii="Times New Roman" w:hAnsi="Times New Roman"/>
          <w:sz w:val="24"/>
          <w:szCs w:val="24"/>
        </w:rPr>
        <w:t>Н</w:t>
      </w:r>
      <w:r w:rsidRPr="007F2D49">
        <w:rPr>
          <w:rFonts w:ascii="Times New Roman" w:hAnsi="Times New Roman"/>
          <w:sz w:val="24"/>
          <w:szCs w:val="24"/>
        </w:rPr>
        <w:t>ФГОС (программ, модулей), которые хотел бы о</w:t>
      </w:r>
      <w:r>
        <w:rPr>
          <w:rFonts w:ascii="Times New Roman" w:hAnsi="Times New Roman"/>
          <w:sz w:val="24"/>
          <w:szCs w:val="24"/>
        </w:rPr>
        <w:t>кончить учитель и предлагает администрация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 xml:space="preserve">Отчетом о прохождения курсов служат курсовые работы, рефераты, зачетные уроки, супервизии, выполненные задания и др. 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52"/>
        <w:gridCol w:w="1905"/>
        <w:gridCol w:w="1805"/>
        <w:gridCol w:w="2168"/>
        <w:gridCol w:w="1884"/>
      </w:tblGrid>
      <w:tr w:rsidR="001C1CC7" w:rsidRPr="007F2D49" w:rsidTr="000307BA">
        <w:tc>
          <w:tcPr>
            <w:tcW w:w="1752" w:type="dxa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>Темы курсов</w:t>
            </w:r>
          </w:p>
        </w:tc>
        <w:tc>
          <w:tcPr>
            <w:tcW w:w="1905" w:type="dxa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>Место  прохождения курсов</w:t>
            </w:r>
          </w:p>
        </w:tc>
        <w:tc>
          <w:tcPr>
            <w:tcW w:w="1805" w:type="dxa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>Форма прохождения курсов ПК</w:t>
            </w:r>
            <w:r>
              <w:rPr>
                <w:rFonts w:ascii="Times New Roman" w:hAnsi="Times New Roman"/>
                <w:sz w:val="24"/>
                <w:szCs w:val="24"/>
              </w:rPr>
              <w:t>, ТК, семинаров</w:t>
            </w:r>
          </w:p>
        </w:tc>
        <w:tc>
          <w:tcPr>
            <w:tcW w:w="2168" w:type="dxa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884" w:type="dxa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 xml:space="preserve">Форма отчета </w:t>
            </w:r>
          </w:p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CC7" w:rsidRPr="007F2D49" w:rsidTr="000307BA">
        <w:tc>
          <w:tcPr>
            <w:tcW w:w="1752" w:type="dxa"/>
          </w:tcPr>
          <w:p w:rsidR="001C1CC7" w:rsidRDefault="001C1CC7" w:rsidP="000307B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ФГОС ООО</w:t>
            </w:r>
          </w:p>
        </w:tc>
        <w:tc>
          <w:tcPr>
            <w:tcW w:w="1905" w:type="dxa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Г.Чернушка (Н.Тагильский ИПК)</w:t>
            </w:r>
          </w:p>
        </w:tc>
        <w:tc>
          <w:tcPr>
            <w:tcW w:w="1805" w:type="dxa"/>
          </w:tcPr>
          <w:p w:rsidR="001C1CC7" w:rsidRPr="007F2D49" w:rsidRDefault="001C1CC7" w:rsidP="00401F2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КПК</w:t>
            </w:r>
          </w:p>
        </w:tc>
        <w:tc>
          <w:tcPr>
            <w:tcW w:w="2168" w:type="dxa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 -сентябрь 2012</w:t>
            </w:r>
          </w:p>
        </w:tc>
        <w:tc>
          <w:tcPr>
            <w:tcW w:w="1884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left="57" w:right="57" w:firstLine="11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Рабочая тетрадь, </w:t>
            </w:r>
          </w:p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left="57" w:right="57" w:hanging="3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Сертификат</w:t>
            </w:r>
          </w:p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CC7" w:rsidRPr="007F2D49" w:rsidTr="000307BA">
        <w:tc>
          <w:tcPr>
            <w:tcW w:w="1752" w:type="dxa"/>
          </w:tcPr>
          <w:p w:rsidR="001C1CC7" w:rsidRDefault="001C1CC7" w:rsidP="000307B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  <w:tc>
          <w:tcPr>
            <w:tcW w:w="1905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Пермь</w:t>
            </w:r>
          </w:p>
        </w:tc>
        <w:tc>
          <w:tcPr>
            <w:tcW w:w="1805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Встреча-семинар с Е.Е.Солоковой (Центр Елены Солововой)</w:t>
            </w:r>
          </w:p>
        </w:tc>
        <w:tc>
          <w:tcPr>
            <w:tcW w:w="2168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2012</w:t>
            </w:r>
          </w:p>
        </w:tc>
        <w:tc>
          <w:tcPr>
            <w:tcW w:w="1884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участника</w:t>
            </w:r>
          </w:p>
          <w:p w:rsidR="001C1CC7" w:rsidRPr="0036769A" w:rsidRDefault="001C1CC7" w:rsidP="003676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CC7" w:rsidRPr="007F2D49" w:rsidTr="000307BA">
        <w:tc>
          <w:tcPr>
            <w:tcW w:w="1752" w:type="dxa"/>
          </w:tcPr>
          <w:p w:rsidR="001C1CC7" w:rsidRPr="000307BA" w:rsidRDefault="001C1CC7" w:rsidP="000307B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ambridge English”</w:t>
            </w:r>
          </w:p>
        </w:tc>
        <w:tc>
          <w:tcPr>
            <w:tcW w:w="1905" w:type="dxa"/>
          </w:tcPr>
          <w:p w:rsidR="001C1CC7" w:rsidRDefault="001C1CC7" w:rsidP="000307B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7BA">
              <w:rPr>
                <w:rFonts w:ascii="Times New Roman" w:hAnsi="Times New Roman"/>
                <w:sz w:val="20"/>
                <w:szCs w:val="20"/>
              </w:rPr>
              <w:t>МБОУ «СОШ №5</w:t>
            </w:r>
          </w:p>
          <w:p w:rsidR="001C1CC7" w:rsidRPr="000307BA" w:rsidRDefault="001C1CC7" w:rsidP="000307B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ЯЦ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“BRITANNIA”</w:t>
            </w:r>
          </w:p>
        </w:tc>
        <w:tc>
          <w:tcPr>
            <w:tcW w:w="1805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2168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28.02.2014</w:t>
            </w:r>
          </w:p>
        </w:tc>
        <w:tc>
          <w:tcPr>
            <w:tcW w:w="1884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CC7" w:rsidRPr="007F2D49" w:rsidTr="000307BA">
        <w:tc>
          <w:tcPr>
            <w:tcW w:w="1752" w:type="dxa"/>
          </w:tcPr>
          <w:p w:rsidR="001C1CC7" w:rsidRPr="00FB0609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сервисы сети интернет в педагогической практике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Pr="00FB0609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FB0609">
              <w:rPr>
                <w:rFonts w:ascii="Times New Roman" w:hAnsi="Times New Roman"/>
                <w:sz w:val="24"/>
                <w:szCs w:val="24"/>
              </w:rPr>
              <w:t xml:space="preserve"> 108 </w:t>
            </w:r>
            <w:r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905" w:type="dxa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ГАОУДПО Свердловской области «Институт развития образования»</w:t>
            </w:r>
          </w:p>
        </w:tc>
        <w:tc>
          <w:tcPr>
            <w:tcW w:w="1805" w:type="dxa"/>
          </w:tcPr>
          <w:p w:rsidR="001C1CC7" w:rsidRDefault="001C1CC7" w:rsidP="00401F2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КПК</w:t>
            </w:r>
          </w:p>
        </w:tc>
        <w:tc>
          <w:tcPr>
            <w:tcW w:w="2168" w:type="dxa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28.10.13-30.11.2013</w:t>
            </w:r>
          </w:p>
        </w:tc>
        <w:tc>
          <w:tcPr>
            <w:tcW w:w="1884" w:type="dxa"/>
          </w:tcPr>
          <w:p w:rsidR="001C1CC7" w:rsidRDefault="001C1CC7" w:rsidP="008156A6">
            <w:pPr>
              <w:numPr>
                <w:ilvl w:val="12"/>
                <w:numId w:val="0"/>
              </w:num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Удостоверение о повышении квалификации №4762</w:t>
            </w:r>
          </w:p>
        </w:tc>
      </w:tr>
      <w:tr w:rsidR="001C1CC7" w:rsidRPr="007F2D49" w:rsidTr="000307BA">
        <w:tc>
          <w:tcPr>
            <w:tcW w:w="1752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CC7" w:rsidRPr="007F2D49" w:rsidTr="000307BA">
        <w:tc>
          <w:tcPr>
            <w:tcW w:w="1752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 w:firstLine="2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1C1CC7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right="57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CC7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7F2D49">
        <w:rPr>
          <w:rFonts w:ascii="Times New Roman" w:hAnsi="Times New Roman"/>
          <w:b/>
          <w:sz w:val="24"/>
          <w:szCs w:val="24"/>
        </w:rPr>
        <w:t xml:space="preserve">. Работа в составе </w:t>
      </w:r>
      <w:r>
        <w:rPr>
          <w:rFonts w:ascii="Times New Roman" w:hAnsi="Times New Roman"/>
          <w:b/>
          <w:sz w:val="24"/>
          <w:szCs w:val="24"/>
        </w:rPr>
        <w:t>временных групп педагогов и других объединениях и мероприятиях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 xml:space="preserve">В разделе указываются </w:t>
      </w:r>
      <w:r>
        <w:rPr>
          <w:rFonts w:ascii="Times New Roman" w:hAnsi="Times New Roman"/>
          <w:sz w:val="24"/>
          <w:szCs w:val="24"/>
        </w:rPr>
        <w:t>объединения и мероприятия</w:t>
      </w:r>
      <w:r w:rsidRPr="007F2D49">
        <w:rPr>
          <w:rFonts w:ascii="Times New Roman" w:hAnsi="Times New Roman"/>
          <w:sz w:val="24"/>
          <w:szCs w:val="24"/>
        </w:rPr>
        <w:t xml:space="preserve">, в составе которых работает учитель, виды выполняемых им работ, сроки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2D49">
        <w:rPr>
          <w:rFonts w:ascii="Times New Roman" w:hAnsi="Times New Roman"/>
          <w:sz w:val="24"/>
          <w:szCs w:val="24"/>
        </w:rPr>
        <w:t xml:space="preserve"> и результаты. Данный раздел поможет в работе по подготовке </w:t>
      </w:r>
      <w:r>
        <w:rPr>
          <w:rFonts w:ascii="Times New Roman" w:hAnsi="Times New Roman"/>
          <w:sz w:val="24"/>
          <w:szCs w:val="24"/>
        </w:rPr>
        <w:t>и</w:t>
      </w:r>
      <w:r w:rsidRPr="007F2D49">
        <w:rPr>
          <w:rFonts w:ascii="Times New Roman" w:hAnsi="Times New Roman"/>
          <w:sz w:val="24"/>
          <w:szCs w:val="24"/>
        </w:rPr>
        <w:t xml:space="preserve"> других учителей школы к введению </w:t>
      </w:r>
      <w:r>
        <w:rPr>
          <w:rFonts w:ascii="Times New Roman" w:hAnsi="Times New Roman"/>
          <w:sz w:val="24"/>
          <w:szCs w:val="24"/>
        </w:rPr>
        <w:t>Н</w:t>
      </w:r>
      <w:r w:rsidRPr="007F2D49">
        <w:rPr>
          <w:rFonts w:ascii="Times New Roman" w:hAnsi="Times New Roman"/>
          <w:sz w:val="24"/>
          <w:szCs w:val="24"/>
        </w:rPr>
        <w:t>ФГОС, за которые отвечает конкретный педагог. Руководит ли стажировкой молодых специалистов, ведет ли мастер-класс по проблеме, связанной с введением ФГОС,  проводит ли консультации и участвует в супервизиях, работает ли с информационными ресурсами Интернета либо готовит подборки методической литературы.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2D49">
        <w:rPr>
          <w:rFonts w:ascii="Times New Roman" w:hAnsi="Times New Roman"/>
          <w:sz w:val="24"/>
          <w:szCs w:val="24"/>
        </w:rPr>
        <w:t>Отчетом о работе служит число подготовленных учителей и методические разработки</w:t>
      </w:r>
      <w:r>
        <w:rPr>
          <w:rFonts w:ascii="Times New Roman" w:hAnsi="Times New Roman"/>
          <w:sz w:val="24"/>
          <w:szCs w:val="24"/>
        </w:rPr>
        <w:t xml:space="preserve"> проведенных с ними мероприятий, а так же </w:t>
      </w:r>
      <w:r w:rsidRPr="007F2D49">
        <w:rPr>
          <w:rFonts w:ascii="Times New Roman" w:hAnsi="Times New Roman"/>
          <w:sz w:val="24"/>
          <w:szCs w:val="24"/>
        </w:rPr>
        <w:t xml:space="preserve">продукты, выполненные в рамках проекта введения </w:t>
      </w:r>
      <w:r>
        <w:rPr>
          <w:rFonts w:ascii="Times New Roman" w:hAnsi="Times New Roman"/>
          <w:sz w:val="24"/>
          <w:szCs w:val="24"/>
        </w:rPr>
        <w:t>Н</w:t>
      </w:r>
      <w:r w:rsidRPr="007F2D49">
        <w:rPr>
          <w:rFonts w:ascii="Times New Roman" w:hAnsi="Times New Roman"/>
          <w:sz w:val="24"/>
          <w:szCs w:val="24"/>
        </w:rPr>
        <w:t xml:space="preserve">ФГОС: программы,  КИМы, </w:t>
      </w:r>
      <w:r>
        <w:rPr>
          <w:rFonts w:ascii="Times New Roman" w:hAnsi="Times New Roman"/>
          <w:sz w:val="24"/>
          <w:szCs w:val="24"/>
        </w:rPr>
        <w:t xml:space="preserve">карты, рабочие программы, </w:t>
      </w:r>
      <w:r w:rsidRPr="007F2D49">
        <w:rPr>
          <w:rFonts w:ascii="Times New Roman" w:hAnsi="Times New Roman"/>
          <w:sz w:val="24"/>
          <w:szCs w:val="24"/>
        </w:rPr>
        <w:t>рекомендации и др., обеспечивающ</w:t>
      </w:r>
      <w:r>
        <w:rPr>
          <w:rFonts w:ascii="Times New Roman" w:hAnsi="Times New Roman"/>
          <w:sz w:val="24"/>
          <w:szCs w:val="24"/>
        </w:rPr>
        <w:t>ие работу всей команды учителей.</w:t>
      </w:r>
    </w:p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1"/>
        <w:gridCol w:w="3118"/>
        <w:gridCol w:w="3792"/>
      </w:tblGrid>
      <w:tr w:rsidR="001C1CC7" w:rsidRPr="007F2D49" w:rsidTr="00315FB8">
        <w:tc>
          <w:tcPr>
            <w:tcW w:w="1390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629" w:type="pct"/>
          </w:tcPr>
          <w:p w:rsidR="001C1CC7" w:rsidRPr="007F2D49" w:rsidRDefault="001C1CC7" w:rsidP="00DE0C50">
            <w:pPr>
              <w:spacing w:after="0" w:line="240" w:lineRule="auto"/>
              <w:ind w:left="57" w:right="57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D49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pct"/>
          </w:tcPr>
          <w:p w:rsidR="001C1CC7" w:rsidRPr="007F2D49" w:rsidRDefault="001C1CC7" w:rsidP="00DE0C50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Ожидаемый результат. </w:t>
            </w:r>
            <w:r w:rsidRPr="007F2D49">
              <w:rPr>
                <w:rFonts w:ascii="Times New Roman" w:hAnsi="Times New Roman"/>
                <w:sz w:val="24"/>
                <w:szCs w:val="24"/>
              </w:rPr>
              <w:t>Форма отчетности</w:t>
            </w:r>
          </w:p>
        </w:tc>
      </w:tr>
      <w:tr w:rsidR="001C1CC7" w:rsidRPr="007F2D49" w:rsidTr="00315FB8">
        <w:tc>
          <w:tcPr>
            <w:tcW w:w="1390" w:type="pct"/>
          </w:tcPr>
          <w:p w:rsidR="001C1CC7" w:rsidRPr="007F2D49" w:rsidRDefault="001C1CC7" w:rsidP="007E6515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ШМО и РМО учителей английского языка</w:t>
            </w:r>
          </w:p>
        </w:tc>
        <w:tc>
          <w:tcPr>
            <w:tcW w:w="1629" w:type="pct"/>
          </w:tcPr>
          <w:p w:rsidR="001C1CC7" w:rsidRPr="007F2D49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1" w:type="pct"/>
          </w:tcPr>
          <w:p w:rsidR="001C1CC7" w:rsidRDefault="001C1CC7" w:rsidP="00401F2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заседаний.</w:t>
            </w:r>
          </w:p>
          <w:p w:rsidR="001C1CC7" w:rsidRPr="007F2D49" w:rsidRDefault="001C1CC7" w:rsidP="00401F22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опыта на ШМО, РМО</w:t>
            </w:r>
          </w:p>
        </w:tc>
      </w:tr>
      <w:tr w:rsidR="001C1CC7" w:rsidRPr="007F2D49" w:rsidTr="00315FB8">
        <w:tc>
          <w:tcPr>
            <w:tcW w:w="1390" w:type="pct"/>
          </w:tcPr>
          <w:p w:rsidR="001C1CC7" w:rsidRDefault="001C1CC7" w:rsidP="007E6515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апробационной площадке по внедрению ФГОС ООО</w:t>
            </w:r>
          </w:p>
        </w:tc>
        <w:tc>
          <w:tcPr>
            <w:tcW w:w="1629" w:type="pct"/>
          </w:tcPr>
          <w:p w:rsidR="001C1CC7" w:rsidRPr="007F2D49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1" w:type="pct"/>
          </w:tcPr>
          <w:p w:rsidR="001C1CC7" w:rsidRDefault="001C1CC7" w:rsidP="000307B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опыта на конференциях,   открытые уроки,</w:t>
            </w:r>
          </w:p>
          <w:p w:rsidR="001C1CC7" w:rsidRDefault="001C1CC7" w:rsidP="000307B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Посещение уроков коллег </w:t>
            </w:r>
          </w:p>
        </w:tc>
      </w:tr>
      <w:tr w:rsidR="001C1CC7" w:rsidRPr="007F2D49" w:rsidTr="00315FB8">
        <w:tc>
          <w:tcPr>
            <w:tcW w:w="1390" w:type="pct"/>
          </w:tcPr>
          <w:p w:rsidR="001C1CC7" w:rsidRDefault="001C1CC7" w:rsidP="00A62C99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в составе школьного методсовета </w:t>
            </w:r>
          </w:p>
        </w:tc>
        <w:tc>
          <w:tcPr>
            <w:tcW w:w="1629" w:type="pct"/>
          </w:tcPr>
          <w:p w:rsidR="001C1CC7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1" w:type="pct"/>
          </w:tcPr>
          <w:p w:rsidR="001C1CC7" w:rsidRDefault="001C1CC7" w:rsidP="00315FB8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Документация</w:t>
            </w:r>
          </w:p>
        </w:tc>
      </w:tr>
      <w:tr w:rsidR="001C1CC7" w:rsidRPr="007F2D49" w:rsidTr="00315FB8">
        <w:tc>
          <w:tcPr>
            <w:tcW w:w="1390" w:type="pct"/>
          </w:tcPr>
          <w:p w:rsidR="001C1CC7" w:rsidRDefault="001C1CC7" w:rsidP="000307B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молодыми специалистами</w:t>
            </w:r>
          </w:p>
        </w:tc>
        <w:tc>
          <w:tcPr>
            <w:tcW w:w="1629" w:type="pct"/>
          </w:tcPr>
          <w:p w:rsidR="001C1CC7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1" w:type="pct"/>
          </w:tcPr>
          <w:p w:rsidR="001C1CC7" w:rsidRDefault="001C1CC7" w:rsidP="000307BA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и анализ уроков, помощь при планировании и разработке уроков</w:t>
            </w:r>
          </w:p>
        </w:tc>
      </w:tr>
      <w:tr w:rsidR="001C1CC7" w:rsidRPr="007F2D49" w:rsidTr="00315FB8">
        <w:tc>
          <w:tcPr>
            <w:tcW w:w="1390" w:type="pct"/>
          </w:tcPr>
          <w:p w:rsidR="001C1CC7" w:rsidRDefault="001C1CC7" w:rsidP="00315FB8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Тьюторство: работа с одаренными детьми</w:t>
            </w:r>
          </w:p>
        </w:tc>
        <w:tc>
          <w:tcPr>
            <w:tcW w:w="1629" w:type="pct"/>
          </w:tcPr>
          <w:p w:rsidR="001C1CC7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1" w:type="pct"/>
          </w:tcPr>
          <w:p w:rsidR="001C1CC7" w:rsidRDefault="001C1CC7" w:rsidP="00315FB8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занятий, конкурсов, фестивалей творчества, сверхпрограммных всероссийских предметных олимпиад «Олимпус», «Альбус», региональной игры-конкурса</w:t>
            </w:r>
          </w:p>
          <w:p w:rsidR="001C1CC7" w:rsidRDefault="001C1CC7" w:rsidP="00315FB8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«Чеширский кот» и др.</w:t>
            </w:r>
          </w:p>
        </w:tc>
      </w:tr>
      <w:tr w:rsidR="001C1CC7" w:rsidRPr="007F2D49" w:rsidTr="00315FB8">
        <w:tc>
          <w:tcPr>
            <w:tcW w:w="1390" w:type="pct"/>
          </w:tcPr>
          <w:p w:rsidR="001C1CC7" w:rsidRDefault="001C1CC7" w:rsidP="00ED293E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составе ШМО классных руководителей</w:t>
            </w:r>
          </w:p>
        </w:tc>
        <w:tc>
          <w:tcPr>
            <w:tcW w:w="1629" w:type="pct"/>
          </w:tcPr>
          <w:p w:rsidR="001C1CC7" w:rsidRDefault="001C1CC7" w:rsidP="00401F2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1" w:type="pct"/>
          </w:tcPr>
          <w:p w:rsidR="001C1CC7" w:rsidRDefault="001C1CC7" w:rsidP="00ED293E">
            <w:pPr>
              <w:numPr>
                <w:ilvl w:val="12"/>
                <w:numId w:val="0"/>
              </w:numPr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Классные часы, вечера, соревнования, конкурсы и др; родительские собрания, малые педсоветы, </w:t>
            </w:r>
          </w:p>
        </w:tc>
      </w:tr>
    </w:tbl>
    <w:p w:rsidR="001C1CC7" w:rsidRPr="007F2D49" w:rsidRDefault="001C1CC7" w:rsidP="00A573EF">
      <w:pPr>
        <w:numPr>
          <w:ilvl w:val="12"/>
          <w:numId w:val="0"/>
        </w:num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CC7" w:rsidRPr="007F2D49" w:rsidRDefault="001C1CC7" w:rsidP="00A573EF">
      <w:p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CC7" w:rsidRPr="007F2D49" w:rsidRDefault="001C1CC7" w:rsidP="00A573EF">
      <w:p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2D49">
        <w:rPr>
          <w:rFonts w:ascii="Times New Roman" w:hAnsi="Times New Roman"/>
          <w:b/>
          <w:sz w:val="24"/>
          <w:szCs w:val="24"/>
        </w:rPr>
        <w:t xml:space="preserve">Оценка результатов подготовленности учителя к реализации  </w:t>
      </w:r>
      <w:r>
        <w:rPr>
          <w:rFonts w:ascii="Times New Roman" w:hAnsi="Times New Roman"/>
          <w:b/>
          <w:sz w:val="24"/>
          <w:szCs w:val="24"/>
        </w:rPr>
        <w:t>Н</w:t>
      </w:r>
      <w:r w:rsidRPr="007F2D49">
        <w:rPr>
          <w:rFonts w:ascii="Times New Roman" w:hAnsi="Times New Roman"/>
          <w:b/>
          <w:sz w:val="24"/>
          <w:szCs w:val="24"/>
        </w:rPr>
        <w:t>ФГОС</w:t>
      </w:r>
      <w:r>
        <w:rPr>
          <w:rFonts w:ascii="Times New Roman" w:hAnsi="Times New Roman"/>
          <w:b/>
          <w:sz w:val="24"/>
          <w:szCs w:val="24"/>
        </w:rPr>
        <w:t xml:space="preserve"> ООО (раз в месяц)</w:t>
      </w:r>
    </w:p>
    <w:p w:rsidR="001C1CC7" w:rsidRPr="007F2D49" w:rsidRDefault="001C1CC7" w:rsidP="00A573EF">
      <w:pPr>
        <w:spacing w:after="0" w:line="240" w:lineRule="auto"/>
        <w:ind w:left="57" w:right="5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C1CC7" w:rsidRDefault="001C1CC7"/>
    <w:sectPr w:rsidR="001C1CC7" w:rsidSect="00350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EF"/>
    <w:rsid w:val="000307BA"/>
    <w:rsid w:val="00160C23"/>
    <w:rsid w:val="0018238C"/>
    <w:rsid w:val="00187CFD"/>
    <w:rsid w:val="001C1CC7"/>
    <w:rsid w:val="001D131A"/>
    <w:rsid w:val="001D3008"/>
    <w:rsid w:val="0029037B"/>
    <w:rsid w:val="00315FB8"/>
    <w:rsid w:val="0033019B"/>
    <w:rsid w:val="00350512"/>
    <w:rsid w:val="0036769A"/>
    <w:rsid w:val="00401F22"/>
    <w:rsid w:val="00465F85"/>
    <w:rsid w:val="004826A8"/>
    <w:rsid w:val="00555E6B"/>
    <w:rsid w:val="0056373C"/>
    <w:rsid w:val="005719EF"/>
    <w:rsid w:val="00650144"/>
    <w:rsid w:val="007109C4"/>
    <w:rsid w:val="0074261C"/>
    <w:rsid w:val="007558C5"/>
    <w:rsid w:val="00762DDD"/>
    <w:rsid w:val="007810AB"/>
    <w:rsid w:val="007E6515"/>
    <w:rsid w:val="007F2D49"/>
    <w:rsid w:val="007F6C6F"/>
    <w:rsid w:val="008156A6"/>
    <w:rsid w:val="00844EC2"/>
    <w:rsid w:val="008610AE"/>
    <w:rsid w:val="00905074"/>
    <w:rsid w:val="00907236"/>
    <w:rsid w:val="0093472A"/>
    <w:rsid w:val="009B5620"/>
    <w:rsid w:val="009B5B7E"/>
    <w:rsid w:val="009B7962"/>
    <w:rsid w:val="00A246A8"/>
    <w:rsid w:val="00A573EF"/>
    <w:rsid w:val="00A62C99"/>
    <w:rsid w:val="00A844B5"/>
    <w:rsid w:val="00AB607B"/>
    <w:rsid w:val="00AD04D7"/>
    <w:rsid w:val="00BC00EA"/>
    <w:rsid w:val="00BC2201"/>
    <w:rsid w:val="00BD2ECF"/>
    <w:rsid w:val="00C10EC2"/>
    <w:rsid w:val="00C119AF"/>
    <w:rsid w:val="00CF65E2"/>
    <w:rsid w:val="00DE0C50"/>
    <w:rsid w:val="00E10476"/>
    <w:rsid w:val="00E5314C"/>
    <w:rsid w:val="00E9183E"/>
    <w:rsid w:val="00EC1977"/>
    <w:rsid w:val="00ED293E"/>
    <w:rsid w:val="00F272EE"/>
    <w:rsid w:val="00F77CEB"/>
    <w:rsid w:val="00F86B6B"/>
    <w:rsid w:val="00FB0609"/>
    <w:rsid w:val="00FC48CB"/>
    <w:rsid w:val="00FC5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3E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38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238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1823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8238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8238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8238C"/>
    <w:rPr>
      <w:rFonts w:ascii="Times New Roman" w:hAnsi="Times New Roman" w:cs="Times New Roman"/>
      <w:b/>
      <w:bCs/>
      <w:sz w:val="27"/>
      <w:szCs w:val="27"/>
      <w:lang w:eastAsia="ru-RU"/>
    </w:rPr>
  </w:style>
  <w:style w:type="table" w:styleId="TableGrid">
    <w:name w:val="Table Grid"/>
    <w:basedOn w:val="TableNormal"/>
    <w:uiPriority w:val="99"/>
    <w:rsid w:val="00A573E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DefaultParagraphFont"/>
    <w:uiPriority w:val="99"/>
    <w:rsid w:val="00A573EF"/>
    <w:rPr>
      <w:rFonts w:cs="Times New Roman"/>
    </w:rPr>
  </w:style>
  <w:style w:type="character" w:styleId="Hyperlink">
    <w:name w:val="Hyperlink"/>
    <w:basedOn w:val="DefaultParagraphFont"/>
    <w:uiPriority w:val="99"/>
    <w:rsid w:val="00A573EF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18238C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555E6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" TargetMode="External"/><Relationship Id="rId13" Type="http://schemas.openxmlformats.org/officeDocument/2006/relationships/hyperlink" Target="https://www.google.ru/url?sa=t&amp;rct=j&amp;q=&amp;esrc=s&amp;source=web&amp;cd=7&amp;ved=0CE8QFjAG&amp;url=http%3A%2F%2Fwww.e-osnova.ru%2FPDF%2Fosnova_10_14_4228.pdf&amp;ei=Y4KoUrO5NuaC4gTo1YH4Cw&amp;usg=AFQjCNFbDjmt7IIIEjxSOgyFoVtTEYfGtQ&amp;bvm=bv.57799294,d.bGE&amp;cad=rj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edsovet.org/" TargetMode="External"/><Relationship Id="rId12" Type="http://schemas.openxmlformats.org/officeDocument/2006/relationships/hyperlink" Target="http://nsportal.ru/sites/default/files/2012/8/proektnaya_deyatelnost_na_urokah_angliyskogo_yazyka.do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nsportal.ru/" TargetMode="External"/><Relationship Id="rId11" Type="http://schemas.openxmlformats.org/officeDocument/2006/relationships/hyperlink" Target="http://nsportal.ru/zimina-natalya-mikhailovna" TargetMode="External"/><Relationship Id="rId5" Type="http://schemas.openxmlformats.org/officeDocument/2006/relationships/hyperlink" Target="http://educenter.karelia.ru/index.php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festival.nic-snail.ru/" TargetMode="External"/><Relationship Id="rId4" Type="http://schemas.openxmlformats.org/officeDocument/2006/relationships/hyperlink" Target="mailto:marinen1@rambler.ru" TargetMode="External"/><Relationship Id="rId9" Type="http://schemas.openxmlformats.org/officeDocument/2006/relationships/hyperlink" Target="http://nsportal.ru/natalia-yurtaeva" TargetMode="External"/><Relationship Id="rId14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376</TotalTime>
  <Pages>7</Pages>
  <Words>2126</Words>
  <Characters>12123</Characters>
  <Application>Microsoft Office Outlook</Application>
  <DocSecurity>0</DocSecurity>
  <Lines>0</Lines>
  <Paragraphs>0</Paragraphs>
  <ScaleCrop>false</ScaleCrop>
  <Company>МОУ СОШ №5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Нагимова</cp:lastModifiedBy>
  <cp:revision>11</cp:revision>
  <dcterms:created xsi:type="dcterms:W3CDTF">2014-03-30T09:42:00Z</dcterms:created>
  <dcterms:modified xsi:type="dcterms:W3CDTF">2014-12-12T07:55:00Z</dcterms:modified>
</cp:coreProperties>
</file>